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2A2" w:rsidRPr="00234C3E" w:rsidRDefault="005062A2" w:rsidP="008E3834">
      <w:pPr>
        <w:jc w:val="both"/>
        <w:rPr>
          <w:sz w:val="22"/>
          <w:szCs w:val="22"/>
        </w:rPr>
      </w:pPr>
    </w:p>
    <w:p w:rsidR="005062A2" w:rsidRPr="00234C3E" w:rsidRDefault="005062A2" w:rsidP="00CA3E1F">
      <w:pPr>
        <w:tabs>
          <w:tab w:val="left" w:pos="-2127"/>
          <w:tab w:val="left" w:pos="-1985"/>
        </w:tabs>
        <w:spacing w:line="360" w:lineRule="auto"/>
        <w:jc w:val="right"/>
        <w:rPr>
          <w:b/>
          <w:bCs/>
          <w:i/>
          <w:iCs/>
          <w:color w:val="000000"/>
          <w:sz w:val="22"/>
          <w:szCs w:val="22"/>
          <w:u w:val="single"/>
        </w:rPr>
      </w:pPr>
      <w:r w:rsidRPr="00234C3E">
        <w:rPr>
          <w:b/>
          <w:bCs/>
          <w:i/>
          <w:iCs/>
          <w:color w:val="000000"/>
          <w:sz w:val="22"/>
          <w:szCs w:val="22"/>
          <w:u w:val="single"/>
        </w:rPr>
        <w:t>Приложение № 1</w:t>
      </w:r>
    </w:p>
    <w:p w:rsidR="005062A2" w:rsidRPr="00234C3E" w:rsidRDefault="005062A2" w:rsidP="00255DB4">
      <w:pPr>
        <w:tabs>
          <w:tab w:val="left" w:pos="-2127"/>
          <w:tab w:val="left" w:pos="-1985"/>
        </w:tabs>
        <w:spacing w:line="360" w:lineRule="auto"/>
        <w:jc w:val="center"/>
        <w:rPr>
          <w:b/>
          <w:bCs/>
          <w:color w:val="000000"/>
          <w:sz w:val="22"/>
          <w:szCs w:val="22"/>
        </w:rPr>
      </w:pPr>
      <w:r w:rsidRPr="00234C3E">
        <w:rPr>
          <w:b/>
          <w:bCs/>
          <w:color w:val="000000"/>
          <w:sz w:val="22"/>
          <w:szCs w:val="22"/>
        </w:rPr>
        <w:t>ЗАЯВЛЕНИЕ</w:t>
      </w:r>
    </w:p>
    <w:p w:rsidR="005062A2" w:rsidRPr="00234C3E" w:rsidRDefault="005062A2" w:rsidP="00CA3E1F">
      <w:pPr>
        <w:suppressAutoHyphens/>
        <w:jc w:val="center"/>
        <w:rPr>
          <w:b/>
          <w:bCs/>
          <w:sz w:val="22"/>
          <w:szCs w:val="22"/>
          <w:lang w:eastAsia="ar-SA"/>
        </w:rPr>
      </w:pPr>
      <w:r w:rsidRPr="00234C3E">
        <w:rPr>
          <w:b/>
          <w:bCs/>
          <w:sz w:val="22"/>
          <w:szCs w:val="22"/>
          <w:lang w:eastAsia="ar-SA"/>
        </w:rPr>
        <w:t xml:space="preserve">ЗА УЧАСТИЕ В КОНКУРС ЗА ИЗБОР НА ВЪНШНИ ЕКСПЕРТИ -  ОЦЕНИТЕЛИ </w:t>
      </w:r>
    </w:p>
    <w:p w:rsidR="005062A2" w:rsidRPr="00234C3E" w:rsidRDefault="005062A2" w:rsidP="00CA3E1F">
      <w:pPr>
        <w:tabs>
          <w:tab w:val="left" w:pos="-2127"/>
          <w:tab w:val="left" w:pos="-1985"/>
        </w:tabs>
        <w:spacing w:line="360" w:lineRule="auto"/>
        <w:jc w:val="center"/>
        <w:rPr>
          <w:b/>
          <w:bCs/>
          <w:sz w:val="22"/>
          <w:szCs w:val="22"/>
          <w:lang w:eastAsia="ar-SA"/>
        </w:rPr>
      </w:pPr>
      <w:r w:rsidRPr="00234C3E">
        <w:rPr>
          <w:b/>
          <w:bCs/>
          <w:sz w:val="22"/>
          <w:szCs w:val="22"/>
          <w:lang w:eastAsia="ar-SA"/>
        </w:rPr>
        <w:t xml:space="preserve">ОТ СДРУЖЕНИЕ С НЕСТОПАНСКА ЦЕЛ </w:t>
      </w:r>
    </w:p>
    <w:p w:rsidR="005062A2" w:rsidRPr="00234C3E" w:rsidRDefault="005062A2" w:rsidP="00CA3E1F">
      <w:pPr>
        <w:tabs>
          <w:tab w:val="left" w:pos="-2127"/>
          <w:tab w:val="left" w:pos="-1985"/>
        </w:tabs>
        <w:spacing w:line="360" w:lineRule="auto"/>
        <w:jc w:val="center"/>
        <w:rPr>
          <w:b/>
          <w:bCs/>
          <w:color w:val="000000"/>
          <w:sz w:val="22"/>
          <w:szCs w:val="22"/>
        </w:rPr>
      </w:pPr>
      <w:r w:rsidRPr="00234C3E">
        <w:rPr>
          <w:b/>
          <w:bCs/>
          <w:sz w:val="22"/>
          <w:szCs w:val="22"/>
          <w:lang w:eastAsia="ar-SA"/>
        </w:rPr>
        <w:t>„МЕСТНА ИНИЦИАТИВНА ГРУПА – СТРУМА”</w:t>
      </w:r>
    </w:p>
    <w:p w:rsidR="005062A2" w:rsidRPr="00234C3E" w:rsidRDefault="005062A2" w:rsidP="00255DB4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5062A2" w:rsidRPr="00234C3E" w:rsidRDefault="005062A2" w:rsidP="00234C3E">
      <w:pPr>
        <w:spacing w:after="160" w:line="259" w:lineRule="auto"/>
        <w:ind w:firstLine="708"/>
        <w:rPr>
          <w:sz w:val="18"/>
          <w:szCs w:val="18"/>
        </w:rPr>
      </w:pPr>
      <w:r w:rsidRPr="00234C3E">
        <w:rPr>
          <w:sz w:val="22"/>
          <w:szCs w:val="22"/>
        </w:rPr>
        <w:t>Аз, долуподписаният/та</w:t>
      </w:r>
      <w:r w:rsidRPr="00234C3E">
        <w:rPr>
          <w:sz w:val="18"/>
          <w:szCs w:val="18"/>
        </w:rPr>
        <w:t>,...................................................................................................................................</w:t>
      </w:r>
      <w:r>
        <w:rPr>
          <w:sz w:val="18"/>
          <w:szCs w:val="18"/>
        </w:rPr>
        <w:t>.....</w:t>
      </w:r>
      <w:r w:rsidRPr="00234C3E">
        <w:rPr>
          <w:sz w:val="18"/>
          <w:szCs w:val="18"/>
        </w:rPr>
        <w:t xml:space="preserve">.                           </w:t>
      </w:r>
    </w:p>
    <w:p w:rsidR="005062A2" w:rsidRPr="00234C3E" w:rsidRDefault="005062A2" w:rsidP="00CA3E1F">
      <w:pPr>
        <w:spacing w:after="160" w:line="259" w:lineRule="auto"/>
        <w:jc w:val="center"/>
        <w:rPr>
          <w:sz w:val="18"/>
          <w:szCs w:val="18"/>
        </w:rPr>
      </w:pPr>
      <w:r w:rsidRPr="00234C3E">
        <w:rPr>
          <w:sz w:val="18"/>
          <w:szCs w:val="18"/>
        </w:rPr>
        <w:t xml:space="preserve">                                           </w:t>
      </w:r>
      <w:r w:rsidRPr="00234C3E">
        <w:rPr>
          <w:i/>
          <w:iCs/>
          <w:sz w:val="18"/>
          <w:szCs w:val="18"/>
        </w:rPr>
        <w:t>(име, презиме и фамилия)</w:t>
      </w:r>
    </w:p>
    <w:p w:rsidR="005062A2" w:rsidRPr="00234C3E" w:rsidRDefault="005062A2" w:rsidP="00CA3E1F">
      <w:pPr>
        <w:spacing w:after="160" w:line="259" w:lineRule="auto"/>
        <w:jc w:val="both"/>
        <w:rPr>
          <w:sz w:val="22"/>
          <w:szCs w:val="22"/>
        </w:rPr>
      </w:pPr>
      <w:r w:rsidRPr="00234C3E">
        <w:rPr>
          <w:sz w:val="22"/>
          <w:szCs w:val="22"/>
        </w:rPr>
        <w:t xml:space="preserve">ЕГН: .........................................................,            </w:t>
      </w:r>
    </w:p>
    <w:tbl>
      <w:tblPr>
        <w:tblpPr w:leftFromText="141" w:rightFromText="141" w:bottomFromText="160" w:vertAnchor="text" w:horzAnchor="margin" w:tblpXSpec="center" w:tblpY="211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4361"/>
        <w:gridCol w:w="5528"/>
      </w:tblGrid>
      <w:tr w:rsidR="005062A2" w:rsidRPr="00234C3E">
        <w:trPr>
          <w:trHeight w:val="415"/>
        </w:trPr>
        <w:tc>
          <w:tcPr>
            <w:tcW w:w="4361" w:type="dxa"/>
            <w:shd w:val="clear" w:color="auto" w:fill="DBE5F1"/>
          </w:tcPr>
          <w:p w:rsidR="005062A2" w:rsidRPr="00234C3E" w:rsidRDefault="005062A2" w:rsidP="004C79B0">
            <w:pPr>
              <w:tabs>
                <w:tab w:val="left" w:pos="-2127"/>
                <w:tab w:val="left" w:pos="-1985"/>
                <w:tab w:val="left" w:pos="-1440"/>
                <w:tab w:val="left" w:pos="-709"/>
                <w:tab w:val="left" w:pos="-142"/>
              </w:tabs>
              <w:spacing w:line="360" w:lineRule="auto"/>
              <w:rPr>
                <w:b/>
                <w:bCs/>
                <w:i/>
                <w:iCs/>
                <w:color w:val="000000"/>
              </w:rPr>
            </w:pPr>
            <w:r w:rsidRPr="00234C3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Адрес за кореспонденция: </w:t>
            </w:r>
          </w:p>
        </w:tc>
        <w:tc>
          <w:tcPr>
            <w:tcW w:w="5528" w:type="dxa"/>
          </w:tcPr>
          <w:p w:rsidR="005062A2" w:rsidRPr="00234C3E" w:rsidRDefault="005062A2" w:rsidP="004C79B0">
            <w:pPr>
              <w:tabs>
                <w:tab w:val="left" w:pos="-2127"/>
                <w:tab w:val="left" w:pos="-1985"/>
                <w:tab w:val="left" w:pos="-1440"/>
                <w:tab w:val="left" w:pos="-709"/>
                <w:tab w:val="left" w:pos="-142"/>
              </w:tabs>
              <w:spacing w:line="264" w:lineRule="atLeast"/>
              <w:rPr>
                <w:color w:val="000000"/>
              </w:rPr>
            </w:pPr>
          </w:p>
        </w:tc>
      </w:tr>
      <w:tr w:rsidR="005062A2" w:rsidRPr="00234C3E">
        <w:tc>
          <w:tcPr>
            <w:tcW w:w="4361" w:type="dxa"/>
            <w:shd w:val="clear" w:color="auto" w:fill="DBE5F1"/>
          </w:tcPr>
          <w:p w:rsidR="005062A2" w:rsidRPr="00234C3E" w:rsidRDefault="005062A2" w:rsidP="004C79B0">
            <w:pPr>
              <w:tabs>
                <w:tab w:val="left" w:pos="-2127"/>
                <w:tab w:val="left" w:pos="-1985"/>
                <w:tab w:val="left" w:pos="-1440"/>
                <w:tab w:val="left" w:pos="-709"/>
                <w:tab w:val="left" w:pos="-142"/>
              </w:tabs>
              <w:spacing w:line="360" w:lineRule="auto"/>
              <w:rPr>
                <w:b/>
                <w:bCs/>
                <w:i/>
                <w:iCs/>
                <w:color w:val="000000"/>
              </w:rPr>
            </w:pPr>
            <w:r w:rsidRPr="00234C3E">
              <w:rPr>
                <w:b/>
                <w:bCs/>
                <w:i/>
                <w:iCs/>
                <w:color w:val="000000"/>
                <w:sz w:val="22"/>
                <w:szCs w:val="22"/>
              </w:rPr>
              <w:t>Телефон:</w:t>
            </w:r>
          </w:p>
        </w:tc>
        <w:tc>
          <w:tcPr>
            <w:tcW w:w="5528" w:type="dxa"/>
          </w:tcPr>
          <w:p w:rsidR="005062A2" w:rsidRPr="00234C3E" w:rsidRDefault="005062A2" w:rsidP="004C79B0">
            <w:pPr>
              <w:tabs>
                <w:tab w:val="left" w:pos="-2127"/>
                <w:tab w:val="left" w:pos="-1985"/>
                <w:tab w:val="left" w:pos="-1440"/>
                <w:tab w:val="left" w:pos="-709"/>
                <w:tab w:val="left" w:pos="-142"/>
              </w:tabs>
              <w:spacing w:line="264" w:lineRule="atLeast"/>
              <w:rPr>
                <w:color w:val="000000"/>
              </w:rPr>
            </w:pPr>
          </w:p>
        </w:tc>
      </w:tr>
      <w:tr w:rsidR="005062A2" w:rsidRPr="00234C3E">
        <w:tc>
          <w:tcPr>
            <w:tcW w:w="4361" w:type="dxa"/>
            <w:shd w:val="clear" w:color="auto" w:fill="DBE5F1"/>
          </w:tcPr>
          <w:p w:rsidR="005062A2" w:rsidRPr="00234C3E" w:rsidRDefault="005062A2" w:rsidP="004C79B0">
            <w:pPr>
              <w:tabs>
                <w:tab w:val="left" w:pos="-2127"/>
                <w:tab w:val="left" w:pos="-1985"/>
                <w:tab w:val="left" w:pos="-1440"/>
                <w:tab w:val="left" w:pos="-709"/>
                <w:tab w:val="left" w:pos="-142"/>
              </w:tabs>
              <w:spacing w:line="360" w:lineRule="auto"/>
              <w:rPr>
                <w:b/>
                <w:bCs/>
                <w:i/>
                <w:iCs/>
                <w:color w:val="000000"/>
              </w:rPr>
            </w:pPr>
            <w:r w:rsidRPr="00234C3E">
              <w:rPr>
                <w:b/>
                <w:bCs/>
                <w:i/>
                <w:iCs/>
                <w:color w:val="000000"/>
                <w:sz w:val="22"/>
                <w:szCs w:val="22"/>
              </w:rPr>
              <w:t>Мобилен телефон:</w:t>
            </w:r>
          </w:p>
        </w:tc>
        <w:tc>
          <w:tcPr>
            <w:tcW w:w="5528" w:type="dxa"/>
          </w:tcPr>
          <w:p w:rsidR="005062A2" w:rsidRPr="00234C3E" w:rsidRDefault="005062A2" w:rsidP="004C79B0">
            <w:pPr>
              <w:tabs>
                <w:tab w:val="left" w:pos="-2127"/>
                <w:tab w:val="left" w:pos="-1985"/>
                <w:tab w:val="left" w:pos="-1440"/>
                <w:tab w:val="left" w:pos="-709"/>
                <w:tab w:val="left" w:pos="-142"/>
              </w:tabs>
              <w:spacing w:line="264" w:lineRule="atLeast"/>
              <w:rPr>
                <w:color w:val="000000"/>
              </w:rPr>
            </w:pPr>
          </w:p>
        </w:tc>
      </w:tr>
      <w:tr w:rsidR="005062A2" w:rsidRPr="00234C3E">
        <w:tc>
          <w:tcPr>
            <w:tcW w:w="4361" w:type="dxa"/>
            <w:shd w:val="clear" w:color="auto" w:fill="DBE5F1"/>
          </w:tcPr>
          <w:p w:rsidR="005062A2" w:rsidRPr="00234C3E" w:rsidRDefault="005062A2" w:rsidP="004C79B0">
            <w:pPr>
              <w:tabs>
                <w:tab w:val="left" w:pos="-2127"/>
                <w:tab w:val="left" w:pos="-1985"/>
                <w:tab w:val="left" w:pos="-1440"/>
                <w:tab w:val="left" w:pos="-709"/>
                <w:tab w:val="left" w:pos="-142"/>
              </w:tabs>
              <w:spacing w:line="360" w:lineRule="auto"/>
              <w:rPr>
                <w:b/>
                <w:bCs/>
                <w:i/>
                <w:iCs/>
                <w:color w:val="000000"/>
              </w:rPr>
            </w:pPr>
            <w:r w:rsidRPr="00234C3E">
              <w:rPr>
                <w:b/>
                <w:bCs/>
                <w:i/>
                <w:iCs/>
                <w:color w:val="000000"/>
                <w:sz w:val="22"/>
                <w:szCs w:val="22"/>
              </w:rPr>
              <w:t>Факс:</w:t>
            </w:r>
          </w:p>
        </w:tc>
        <w:tc>
          <w:tcPr>
            <w:tcW w:w="5528" w:type="dxa"/>
          </w:tcPr>
          <w:p w:rsidR="005062A2" w:rsidRPr="00234C3E" w:rsidRDefault="005062A2" w:rsidP="004C79B0">
            <w:pPr>
              <w:tabs>
                <w:tab w:val="left" w:pos="-2127"/>
                <w:tab w:val="left" w:pos="-1985"/>
                <w:tab w:val="left" w:pos="-1440"/>
                <w:tab w:val="left" w:pos="-709"/>
                <w:tab w:val="left" w:pos="-142"/>
              </w:tabs>
              <w:spacing w:line="264" w:lineRule="atLeast"/>
              <w:rPr>
                <w:color w:val="000000"/>
              </w:rPr>
            </w:pPr>
          </w:p>
        </w:tc>
      </w:tr>
      <w:tr w:rsidR="005062A2" w:rsidRPr="00234C3E">
        <w:tc>
          <w:tcPr>
            <w:tcW w:w="4361" w:type="dxa"/>
            <w:shd w:val="clear" w:color="auto" w:fill="DBE5F1"/>
          </w:tcPr>
          <w:p w:rsidR="005062A2" w:rsidRPr="00234C3E" w:rsidRDefault="005062A2" w:rsidP="004C79B0">
            <w:pPr>
              <w:tabs>
                <w:tab w:val="left" w:pos="-2127"/>
                <w:tab w:val="left" w:pos="-1985"/>
                <w:tab w:val="left" w:pos="-1440"/>
                <w:tab w:val="left" w:pos="-709"/>
                <w:tab w:val="left" w:pos="-142"/>
              </w:tabs>
              <w:spacing w:line="360" w:lineRule="auto"/>
              <w:rPr>
                <w:b/>
                <w:bCs/>
                <w:i/>
                <w:iCs/>
                <w:color w:val="000000"/>
              </w:rPr>
            </w:pPr>
            <w:r w:rsidRPr="00234C3E">
              <w:rPr>
                <w:b/>
                <w:bCs/>
                <w:i/>
                <w:iCs/>
                <w:color w:val="000000"/>
                <w:sz w:val="22"/>
                <w:szCs w:val="22"/>
              </w:rPr>
              <w:t>Електронен адрес за кореспонденция:</w:t>
            </w:r>
          </w:p>
        </w:tc>
        <w:tc>
          <w:tcPr>
            <w:tcW w:w="5528" w:type="dxa"/>
          </w:tcPr>
          <w:p w:rsidR="005062A2" w:rsidRPr="00234C3E" w:rsidRDefault="005062A2" w:rsidP="004C79B0">
            <w:pPr>
              <w:tabs>
                <w:tab w:val="left" w:pos="-2127"/>
                <w:tab w:val="left" w:pos="-1985"/>
                <w:tab w:val="left" w:pos="-1440"/>
                <w:tab w:val="left" w:pos="-709"/>
                <w:tab w:val="left" w:pos="-142"/>
              </w:tabs>
              <w:spacing w:line="264" w:lineRule="atLeast"/>
              <w:rPr>
                <w:color w:val="000000"/>
              </w:rPr>
            </w:pPr>
          </w:p>
        </w:tc>
      </w:tr>
    </w:tbl>
    <w:p w:rsidR="005062A2" w:rsidRPr="00234C3E" w:rsidRDefault="005062A2" w:rsidP="00CA3E1F">
      <w:pPr>
        <w:spacing w:line="276" w:lineRule="auto"/>
        <w:jc w:val="both"/>
        <w:rPr>
          <w:sz w:val="22"/>
          <w:szCs w:val="22"/>
        </w:rPr>
      </w:pPr>
      <w:r w:rsidRPr="00234C3E">
        <w:rPr>
          <w:color w:val="000000"/>
          <w:sz w:val="22"/>
          <w:szCs w:val="22"/>
        </w:rPr>
        <w:t xml:space="preserve">заявявам желание да участвам в обявената процедура за провеждане на избор на външни експерти - оценители </w:t>
      </w:r>
      <w:r w:rsidRPr="00234C3E">
        <w:rPr>
          <w:sz w:val="22"/>
          <w:szCs w:val="22"/>
        </w:rPr>
        <w:t xml:space="preserve">за оценка на подадени проектни предложения по следните мерки от Стратегията за ВОМР на СНЦ „МИГ Струма – Симитли, Кресна и Струмяни“: </w:t>
      </w:r>
    </w:p>
    <w:p w:rsidR="005062A2" w:rsidRPr="00234C3E" w:rsidRDefault="005062A2" w:rsidP="00A27963">
      <w:pPr>
        <w:spacing w:line="276" w:lineRule="auto"/>
        <w:jc w:val="both"/>
        <w:rPr>
          <w:b/>
          <w:bCs/>
          <w:i/>
          <w:iCs/>
          <w:sz w:val="22"/>
          <w:szCs w:val="22"/>
        </w:rPr>
      </w:pPr>
    </w:p>
    <w:tbl>
      <w:tblPr>
        <w:tblW w:w="10283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554"/>
        <w:gridCol w:w="1041"/>
        <w:gridCol w:w="6869"/>
        <w:gridCol w:w="1819"/>
      </w:tblGrid>
      <w:tr w:rsidR="005062A2" w:rsidRPr="00234C3E">
        <w:trPr>
          <w:trHeight w:val="867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5062A2" w:rsidRPr="00234C3E" w:rsidRDefault="005062A2" w:rsidP="00234C3E">
            <w:pPr>
              <w:jc w:val="center"/>
              <w:rPr>
                <w:b/>
                <w:bCs/>
                <w:shd w:val="clear" w:color="auto" w:fill="DAEEF3"/>
              </w:rPr>
            </w:pPr>
            <w:r w:rsidRPr="00234C3E">
              <w:rPr>
                <w:b/>
                <w:bCs/>
                <w:sz w:val="22"/>
                <w:szCs w:val="22"/>
                <w:shd w:val="clear" w:color="auto" w:fill="DBE5F1"/>
              </w:rPr>
              <w:t>№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234C3E">
            <w:pPr>
              <w:jc w:val="center"/>
              <w:rPr>
                <w:b/>
                <w:bCs/>
                <w:shd w:val="clear" w:color="auto" w:fill="FEFEFE"/>
              </w:rPr>
            </w:pPr>
            <w:r w:rsidRPr="00234C3E">
              <w:rPr>
                <w:b/>
                <w:bCs/>
                <w:sz w:val="22"/>
                <w:szCs w:val="22"/>
                <w:shd w:val="clear" w:color="auto" w:fill="DBE5F1"/>
              </w:rPr>
              <w:t>Код на мярката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234C3E">
            <w:pPr>
              <w:jc w:val="center"/>
              <w:rPr>
                <w:b/>
                <w:bCs/>
                <w:shd w:val="clear" w:color="auto" w:fill="FEFEFE"/>
              </w:rPr>
            </w:pPr>
            <w:r w:rsidRPr="00234C3E">
              <w:rPr>
                <w:b/>
                <w:bCs/>
                <w:sz w:val="22"/>
                <w:szCs w:val="22"/>
              </w:rPr>
              <w:t>Наименование на мярката от СВОМР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5062A2" w:rsidRPr="00234C3E" w:rsidRDefault="005062A2" w:rsidP="00234C3E">
            <w:pPr>
              <w:jc w:val="center"/>
              <w:rPr>
                <w:b/>
                <w:bCs/>
              </w:rPr>
            </w:pPr>
            <w:r w:rsidRPr="00234C3E">
              <w:rPr>
                <w:b/>
                <w:bCs/>
                <w:sz w:val="22"/>
                <w:szCs w:val="22"/>
              </w:rPr>
              <w:t>Мярка/мерките, за които се кандидатства</w:t>
            </w:r>
          </w:p>
          <w:p w:rsidR="005062A2" w:rsidRPr="00234C3E" w:rsidRDefault="005062A2" w:rsidP="00234C3E">
            <w:pPr>
              <w:jc w:val="center"/>
              <w:rPr>
                <w:b/>
                <w:bCs/>
                <w:i/>
                <w:iCs/>
              </w:rPr>
            </w:pPr>
            <w:r w:rsidRPr="00234C3E">
              <w:rPr>
                <w:b/>
                <w:bCs/>
                <w:i/>
                <w:iCs/>
                <w:sz w:val="22"/>
                <w:szCs w:val="22"/>
              </w:rPr>
              <w:t>(желаното се отбелязва с „Х“)</w:t>
            </w: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rPr>
                <w:shd w:val="clear" w:color="auto" w:fill="FEFEFE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rPr>
                <w:shd w:val="clear" w:color="auto" w:fill="FEFEFE"/>
              </w:rPr>
            </w:pP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both"/>
              <w:rPr>
                <w:b/>
                <w:bCs/>
                <w:shd w:val="clear" w:color="auto" w:fill="FEFEFE"/>
              </w:rPr>
            </w:pPr>
            <w:r w:rsidRPr="00234C3E">
              <w:rPr>
                <w:b/>
                <w:bCs/>
                <w:sz w:val="22"/>
                <w:szCs w:val="22"/>
                <w:shd w:val="clear" w:color="auto" w:fill="FEFEFE"/>
              </w:rPr>
              <w:t>Мерки, финансирани от ПРСР 2014 - 2020 г. (ЕЗФРСР)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  <w:rPr>
                <w:b/>
                <w:bCs/>
                <w:shd w:val="clear" w:color="auto" w:fill="FEFEFE"/>
              </w:rPr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>
              <w:rPr>
                <w:sz w:val="22"/>
                <w:szCs w:val="22"/>
                <w:shd w:val="clear" w:color="auto" w:fill="FEFEFE"/>
              </w:rPr>
              <w:t>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  <w:shd w:val="clear" w:color="auto" w:fill="FEFEFE"/>
              </w:rPr>
              <w:t>4.1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Подкрепа за инвестиции в земеделски стопанства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>
              <w:rPr>
                <w:sz w:val="22"/>
                <w:szCs w:val="22"/>
                <w:shd w:val="clear" w:color="auto" w:fill="FEFEFE"/>
              </w:rPr>
              <w:t>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  <w:shd w:val="clear" w:color="auto" w:fill="FEFEFE"/>
              </w:rPr>
              <w:t>4.2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  <w:shd w:val="clear" w:color="auto" w:fill="FEFEFE"/>
              </w:rPr>
              <w:t>Инвестиции в преработка/ маркетинг на селскостопански продукти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>
              <w:rPr>
                <w:sz w:val="22"/>
                <w:szCs w:val="22"/>
                <w:shd w:val="clear" w:color="auto" w:fill="FEFEFE"/>
              </w:rPr>
              <w:t>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  <w:shd w:val="clear" w:color="auto" w:fill="FEFEFE"/>
              </w:rPr>
              <w:t>6.4.1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Инвестиции в подкрепа на неземеделски дейности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>
              <w:rPr>
                <w:sz w:val="22"/>
                <w:szCs w:val="22"/>
                <w:shd w:val="clear" w:color="auto" w:fill="FEFEFE"/>
              </w:rPr>
              <w:t>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  <w:shd w:val="clear" w:color="auto" w:fill="FEFEFE"/>
              </w:rPr>
              <w:t>7.2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Инвестиции в създаването, подобряването или разширяването на всички видове малка по мащаби инфраструктура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>
              <w:rPr>
                <w:sz w:val="22"/>
                <w:szCs w:val="22"/>
                <w:shd w:val="clear" w:color="auto" w:fill="FEFEFE"/>
              </w:rPr>
              <w:t>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  <w:shd w:val="clear" w:color="auto" w:fill="FEFEFE"/>
              </w:rPr>
              <w:t>7.5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Подкрепа за публично ползване в инфраструктура за отдих, туристическа информация и малка по мащаб туристическа инфраструктура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>
              <w:rPr>
                <w:sz w:val="22"/>
                <w:szCs w:val="22"/>
                <w:shd w:val="clear" w:color="auto" w:fill="FEFEFE"/>
              </w:rPr>
              <w:t>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  <w:shd w:val="clear" w:color="auto" w:fill="FEFEFE"/>
              </w:rPr>
              <w:t>7.6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Проучвания и инвестиции, свързани с поддържане, възстановяване и подобряване на културното и природното наследство на територията на МИГ “Струма”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>
              <w:rPr>
                <w:sz w:val="22"/>
                <w:szCs w:val="22"/>
                <w:shd w:val="clear" w:color="auto" w:fill="FEFEFE"/>
              </w:rPr>
              <w:t>7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  <w:shd w:val="clear" w:color="auto" w:fill="FEFEFE"/>
              </w:rPr>
              <w:t>8.6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Инвестиции в технологии за лесовъдство и в преработката, мобилизирането и търговията на горски продукти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both"/>
              <w:rPr>
                <w:b/>
                <w:bCs/>
                <w:shd w:val="clear" w:color="auto" w:fill="FEFEFE"/>
              </w:rPr>
            </w:pPr>
            <w:r w:rsidRPr="00234C3E">
              <w:rPr>
                <w:b/>
                <w:bCs/>
                <w:sz w:val="22"/>
                <w:szCs w:val="22"/>
                <w:shd w:val="clear" w:color="auto" w:fill="FEFEFE"/>
              </w:rPr>
              <w:t>Мерки, извън обхвата на мерките от Регламент (EC) № 1305/2013, но съответстващи на целите на регламента (финансирани от ЕЗФРСР)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  <w:rPr>
                <w:b/>
                <w:bCs/>
                <w:shd w:val="clear" w:color="auto" w:fill="FEFEFE"/>
              </w:rPr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>
              <w:rPr>
                <w:sz w:val="22"/>
                <w:szCs w:val="22"/>
                <w:shd w:val="clear" w:color="auto" w:fill="FEFEFE"/>
              </w:rPr>
              <w:t>8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  <w:shd w:val="clear" w:color="auto" w:fill="FEFEFE"/>
              </w:rPr>
              <w:t>20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  <w:shd w:val="clear" w:color="auto" w:fill="FFFFFF"/>
              </w:rPr>
              <w:t>Създаване на местен туристически продукт, свързан с местното наследство, изделия и храни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rPr>
                <w:shd w:val="clear" w:color="auto" w:fill="FFFFFF"/>
              </w:rPr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rPr>
                <w:shd w:val="clear" w:color="auto" w:fill="FEFEFE"/>
              </w:rPr>
            </w:pPr>
            <w:r w:rsidRPr="00234C3E">
              <w:rPr>
                <w:b/>
                <w:bCs/>
                <w:sz w:val="22"/>
                <w:szCs w:val="22"/>
                <w:shd w:val="clear" w:color="auto" w:fill="FEFEFE"/>
              </w:rPr>
              <w:t>Мерки, финансирани от ОПНОИР 2014 - 2020 г. (ЕСФ</w:t>
            </w:r>
            <w:r w:rsidRPr="00234C3E">
              <w:rPr>
                <w:sz w:val="22"/>
                <w:szCs w:val="22"/>
                <w:shd w:val="clear" w:color="auto" w:fill="FEFEFE"/>
              </w:rPr>
              <w:t>)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rPr>
                <w:b/>
                <w:bCs/>
                <w:shd w:val="clear" w:color="auto" w:fill="FEFEFE"/>
              </w:rPr>
            </w:pPr>
          </w:p>
        </w:tc>
      </w:tr>
      <w:tr w:rsidR="005062A2" w:rsidRPr="00234C3E">
        <w:trPr>
          <w:trHeight w:val="20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3.9ii.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Интеграция чрез образование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/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rPr>
                <w:b/>
                <w:bCs/>
                <w:shd w:val="clear" w:color="auto" w:fill="FEFEFE"/>
              </w:rPr>
            </w:pPr>
            <w:r w:rsidRPr="00234C3E">
              <w:rPr>
                <w:b/>
                <w:bCs/>
                <w:sz w:val="22"/>
                <w:szCs w:val="22"/>
                <w:shd w:val="clear" w:color="auto" w:fill="FEFEFE"/>
              </w:rPr>
              <w:t>Мерки, финансирани от ОПРЧР (ЕСФ)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rPr>
                <w:b/>
                <w:bCs/>
                <w:shd w:val="clear" w:color="auto" w:fill="FEFEFE"/>
              </w:rPr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1.1.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Подобряване достъпа до заетост и качеството на работните места в МИГ „Струма”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1.1.3.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Нови работни места за хората от МИГ „Струма”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1.3.5.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Насърчаване на самостоятелната заетост и предприемачеството в МИГ „Струма”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2.3.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Устойчиви социални услуги за социално включване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2.4.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Развитие на социалното предприемачество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rPr>
                <w:b/>
                <w:bCs/>
                <w:shd w:val="clear" w:color="auto" w:fill="FEFEFE"/>
              </w:rPr>
            </w:pPr>
            <w:r w:rsidRPr="00234C3E">
              <w:rPr>
                <w:b/>
                <w:bCs/>
                <w:sz w:val="22"/>
                <w:szCs w:val="22"/>
                <w:shd w:val="clear" w:color="auto" w:fill="FEFEFE"/>
              </w:rPr>
              <w:t>Мерки, финансирани от ОПИК (ЕФРР)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rPr>
                <w:b/>
                <w:bCs/>
                <w:shd w:val="clear" w:color="auto" w:fill="FEFEFE"/>
              </w:rPr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1.1.1.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Подкрепа за внедряване на иновации в предприятията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</w:pPr>
          </w:p>
        </w:tc>
      </w:tr>
      <w:tr w:rsidR="005062A2" w:rsidRPr="00234C3E">
        <w:trPr>
          <w:trHeight w:val="60"/>
          <w:jc w:val="center"/>
        </w:trPr>
        <w:tc>
          <w:tcPr>
            <w:tcW w:w="5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62A2" w:rsidRPr="00234C3E" w:rsidRDefault="005062A2" w:rsidP="00E834E3">
            <w:pPr>
              <w:jc w:val="center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2.2.</w:t>
            </w:r>
          </w:p>
        </w:tc>
        <w:tc>
          <w:tcPr>
            <w:tcW w:w="68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5062A2" w:rsidRPr="00234C3E" w:rsidRDefault="005062A2" w:rsidP="00E834E3">
            <w:pPr>
              <w:jc w:val="both"/>
              <w:rPr>
                <w:shd w:val="clear" w:color="auto" w:fill="FEFEFE"/>
              </w:rPr>
            </w:pPr>
            <w:r w:rsidRPr="00234C3E">
              <w:rPr>
                <w:sz w:val="22"/>
                <w:szCs w:val="22"/>
              </w:rPr>
              <w:t>Подобряване на производствения капацитет в МСП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</w:tcPr>
          <w:p w:rsidR="005062A2" w:rsidRPr="00234C3E" w:rsidRDefault="005062A2" w:rsidP="00E834E3">
            <w:pPr>
              <w:jc w:val="both"/>
            </w:pPr>
          </w:p>
        </w:tc>
      </w:tr>
    </w:tbl>
    <w:p w:rsidR="005062A2" w:rsidRPr="00234C3E" w:rsidRDefault="005062A2" w:rsidP="00A27963">
      <w:pPr>
        <w:spacing w:line="276" w:lineRule="auto"/>
        <w:jc w:val="both"/>
        <w:rPr>
          <w:b/>
          <w:bCs/>
          <w:i/>
          <w:iCs/>
          <w:sz w:val="22"/>
          <w:szCs w:val="22"/>
        </w:rPr>
      </w:pPr>
    </w:p>
    <w:p w:rsidR="005062A2" w:rsidRPr="00234C3E" w:rsidRDefault="005062A2" w:rsidP="00672D10">
      <w:pPr>
        <w:tabs>
          <w:tab w:val="left" w:pos="-2127"/>
          <w:tab w:val="left" w:pos="-1985"/>
        </w:tabs>
        <w:spacing w:after="160" w:line="276" w:lineRule="auto"/>
        <w:jc w:val="center"/>
        <w:rPr>
          <w:b/>
          <w:bCs/>
          <w:caps/>
          <w:sz w:val="22"/>
          <w:szCs w:val="22"/>
          <w:lang w:val="en-US"/>
        </w:rPr>
      </w:pPr>
      <w:r w:rsidRPr="00234C3E">
        <w:rPr>
          <w:b/>
          <w:bCs/>
          <w:caps/>
          <w:sz w:val="22"/>
          <w:szCs w:val="22"/>
        </w:rPr>
        <w:t>информация ЗА ПРИДОБИТИТЕ ОБРАЗОВАТЕЛНО-КВАЛИФИКАЦИОННИ СТЕПЕНИ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39"/>
        <w:gridCol w:w="6350"/>
      </w:tblGrid>
      <w:tr w:rsidR="005062A2" w:rsidRPr="00234C3E">
        <w:trPr>
          <w:jc w:val="center"/>
        </w:trPr>
        <w:tc>
          <w:tcPr>
            <w:tcW w:w="3539" w:type="dxa"/>
            <w:shd w:val="clear" w:color="auto" w:fill="DBE5F1"/>
            <w:vAlign w:val="center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rPr>
                <w:b/>
                <w:bCs/>
                <w:caps/>
                <w:sz w:val="22"/>
                <w:szCs w:val="22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Образователно-квалификационна степен:</w:t>
            </w:r>
          </w:p>
        </w:tc>
        <w:tc>
          <w:tcPr>
            <w:tcW w:w="6350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</w:tr>
      <w:tr w:rsidR="005062A2" w:rsidRPr="00234C3E">
        <w:trPr>
          <w:jc w:val="center"/>
        </w:trPr>
        <w:tc>
          <w:tcPr>
            <w:tcW w:w="3539" w:type="dxa"/>
            <w:shd w:val="clear" w:color="auto" w:fill="DBE5F1"/>
            <w:vAlign w:val="center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Наименование на висшето училище, в което е придобита образователно-квалификационната степен:</w:t>
            </w:r>
          </w:p>
        </w:tc>
        <w:tc>
          <w:tcPr>
            <w:tcW w:w="6350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</w:tr>
      <w:tr w:rsidR="005062A2" w:rsidRPr="00234C3E">
        <w:trPr>
          <w:jc w:val="center"/>
        </w:trPr>
        <w:tc>
          <w:tcPr>
            <w:tcW w:w="3539" w:type="dxa"/>
            <w:shd w:val="clear" w:color="auto" w:fill="DBE5F1"/>
            <w:vAlign w:val="center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Област на висшето образование, в която е придобита образователно-квалификационната степен:</w:t>
            </w:r>
          </w:p>
        </w:tc>
        <w:tc>
          <w:tcPr>
            <w:tcW w:w="6350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</w:tr>
      <w:tr w:rsidR="005062A2" w:rsidRPr="00234C3E">
        <w:trPr>
          <w:jc w:val="center"/>
        </w:trPr>
        <w:tc>
          <w:tcPr>
            <w:tcW w:w="3539" w:type="dxa"/>
            <w:shd w:val="clear" w:color="auto" w:fill="DBE5F1"/>
            <w:vAlign w:val="center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Професионално направление на придобитата образователно-квалификационна степен:</w:t>
            </w:r>
          </w:p>
        </w:tc>
        <w:tc>
          <w:tcPr>
            <w:tcW w:w="6350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</w:tr>
      <w:tr w:rsidR="005062A2" w:rsidRPr="00234C3E">
        <w:trPr>
          <w:jc w:val="center"/>
        </w:trPr>
        <w:tc>
          <w:tcPr>
            <w:tcW w:w="3539" w:type="dxa"/>
            <w:shd w:val="clear" w:color="auto" w:fill="DBE5F1"/>
            <w:vAlign w:val="center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rPr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Специалност:</w:t>
            </w:r>
          </w:p>
        </w:tc>
        <w:tc>
          <w:tcPr>
            <w:tcW w:w="6350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</w:rPr>
            </w:pPr>
          </w:p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</w:rPr>
            </w:pPr>
          </w:p>
        </w:tc>
      </w:tr>
    </w:tbl>
    <w:p w:rsidR="005062A2" w:rsidRPr="00234C3E" w:rsidRDefault="005062A2" w:rsidP="00255DB4">
      <w:pPr>
        <w:spacing w:line="360" w:lineRule="auto"/>
        <w:ind w:firstLine="540"/>
        <w:jc w:val="both"/>
        <w:rPr>
          <w:sz w:val="22"/>
          <w:szCs w:val="22"/>
          <w:lang w:val="en-US"/>
        </w:rPr>
      </w:pPr>
    </w:p>
    <w:p w:rsidR="005062A2" w:rsidRDefault="005062A2" w:rsidP="00672D10">
      <w:pPr>
        <w:tabs>
          <w:tab w:val="left" w:pos="-2127"/>
          <w:tab w:val="left" w:pos="-1985"/>
        </w:tabs>
        <w:spacing w:line="276" w:lineRule="auto"/>
        <w:jc w:val="center"/>
        <w:rPr>
          <w:b/>
          <w:bCs/>
          <w:caps/>
          <w:sz w:val="22"/>
          <w:szCs w:val="22"/>
        </w:rPr>
      </w:pPr>
      <w:r w:rsidRPr="00234C3E">
        <w:rPr>
          <w:b/>
          <w:bCs/>
          <w:caps/>
          <w:sz w:val="22"/>
          <w:szCs w:val="22"/>
        </w:rPr>
        <w:t>информация ЗА притежавания опит</w:t>
      </w:r>
      <w:r>
        <w:rPr>
          <w:b/>
          <w:bCs/>
          <w:caps/>
          <w:sz w:val="22"/>
          <w:szCs w:val="22"/>
        </w:rPr>
        <w:t xml:space="preserve"> </w:t>
      </w:r>
      <w:r w:rsidRPr="00234C3E">
        <w:rPr>
          <w:b/>
          <w:bCs/>
          <w:caps/>
          <w:sz w:val="22"/>
          <w:szCs w:val="22"/>
        </w:rPr>
        <w:t>в професионална област</w:t>
      </w:r>
      <w:r>
        <w:rPr>
          <w:b/>
          <w:bCs/>
          <w:caps/>
          <w:sz w:val="22"/>
          <w:szCs w:val="22"/>
        </w:rPr>
        <w:t xml:space="preserve"> </w:t>
      </w:r>
      <w:r w:rsidRPr="001368EB">
        <w:rPr>
          <w:b/>
          <w:bCs/>
          <w:caps/>
          <w:sz w:val="22"/>
          <w:szCs w:val="22"/>
        </w:rPr>
        <w:t>и/или в сферата на завършеното от кандидата висше образование</w:t>
      </w:r>
    </w:p>
    <w:p w:rsidR="005062A2" w:rsidRPr="001368EB" w:rsidRDefault="005062A2" w:rsidP="00672D10">
      <w:pPr>
        <w:tabs>
          <w:tab w:val="left" w:pos="-2127"/>
          <w:tab w:val="left" w:pos="-1985"/>
        </w:tabs>
        <w:spacing w:line="276" w:lineRule="auto"/>
        <w:jc w:val="center"/>
        <w:rPr>
          <w:b/>
          <w:bCs/>
          <w:caps/>
          <w:sz w:val="22"/>
          <w:szCs w:val="22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89"/>
        <w:gridCol w:w="5216"/>
        <w:gridCol w:w="1984"/>
      </w:tblGrid>
      <w:tr w:rsidR="005062A2" w:rsidRPr="00234C3E">
        <w:tc>
          <w:tcPr>
            <w:tcW w:w="2689" w:type="dxa"/>
            <w:shd w:val="clear" w:color="auto" w:fill="DBE5F1"/>
            <w:vAlign w:val="center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Име на работодателя/ организацията, в която е придобит опита</w:t>
            </w:r>
          </w:p>
        </w:tc>
        <w:tc>
          <w:tcPr>
            <w:tcW w:w="5216" w:type="dxa"/>
            <w:shd w:val="clear" w:color="auto" w:fill="DBE5F1"/>
            <w:vAlign w:val="center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Област на професионалната компетентност и/или компетентност в сферата на завършеното висше образование</w:t>
            </w:r>
          </w:p>
        </w:tc>
        <w:tc>
          <w:tcPr>
            <w:tcW w:w="1984" w:type="dxa"/>
            <w:shd w:val="clear" w:color="auto" w:fill="DBE5F1"/>
            <w:vAlign w:val="center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Продължител-ност на опита</w:t>
            </w:r>
          </w:p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(от... до...)</w:t>
            </w:r>
          </w:p>
        </w:tc>
      </w:tr>
      <w:tr w:rsidR="005062A2" w:rsidRPr="00234C3E">
        <w:tc>
          <w:tcPr>
            <w:tcW w:w="2689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216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</w:tr>
      <w:tr w:rsidR="005062A2" w:rsidRPr="00234C3E">
        <w:tc>
          <w:tcPr>
            <w:tcW w:w="2689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216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</w:tr>
      <w:tr w:rsidR="005062A2" w:rsidRPr="00234C3E">
        <w:tc>
          <w:tcPr>
            <w:tcW w:w="2689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216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</w:tr>
    </w:tbl>
    <w:p w:rsidR="005062A2" w:rsidRPr="00234C3E" w:rsidRDefault="005062A2" w:rsidP="00BC3D2E">
      <w:pPr>
        <w:spacing w:line="360" w:lineRule="auto"/>
        <w:jc w:val="both"/>
        <w:rPr>
          <w:sz w:val="22"/>
          <w:szCs w:val="22"/>
        </w:rPr>
      </w:pPr>
    </w:p>
    <w:p w:rsidR="005062A2" w:rsidRPr="00B708E7" w:rsidRDefault="005062A2" w:rsidP="00CA3E1F">
      <w:pPr>
        <w:tabs>
          <w:tab w:val="left" w:pos="-2127"/>
          <w:tab w:val="left" w:pos="-1985"/>
        </w:tabs>
        <w:ind w:left="426"/>
        <w:jc w:val="center"/>
        <w:rPr>
          <w:b/>
          <w:bCs/>
          <w:caps/>
          <w:sz w:val="22"/>
          <w:szCs w:val="22"/>
        </w:rPr>
      </w:pPr>
      <w:r w:rsidRPr="00234C3E">
        <w:rPr>
          <w:b/>
          <w:bCs/>
          <w:caps/>
          <w:sz w:val="22"/>
          <w:szCs w:val="22"/>
        </w:rPr>
        <w:t xml:space="preserve">Опит в </w:t>
      </w:r>
      <w:r w:rsidRPr="003E6103">
        <w:rPr>
          <w:b/>
          <w:bCs/>
          <w:caps/>
          <w:sz w:val="22"/>
          <w:szCs w:val="22"/>
        </w:rPr>
        <w:t xml:space="preserve">разработване и/или управление и/или оценяване на проект и/или оценяване на оферти по процедури за обществени поръчки по реда на ЗОП, ПМС №160/2016 г. или </w:t>
      </w:r>
      <w:r w:rsidRPr="003E6103">
        <w:rPr>
          <w:b/>
          <w:bCs/>
          <w:caps/>
          <w:sz w:val="22"/>
          <w:szCs w:val="22"/>
          <w:lang w:val="en-US"/>
        </w:rPr>
        <w:t>PRAG</w:t>
      </w:r>
    </w:p>
    <w:p w:rsidR="005062A2" w:rsidRPr="00234C3E" w:rsidRDefault="005062A2" w:rsidP="00CA3E1F">
      <w:pPr>
        <w:tabs>
          <w:tab w:val="left" w:pos="-2127"/>
          <w:tab w:val="left" w:pos="-1985"/>
        </w:tabs>
        <w:ind w:left="426"/>
        <w:jc w:val="center"/>
        <w:rPr>
          <w:b/>
          <w:bCs/>
          <w:i/>
          <w:iCs/>
          <w:caps/>
          <w:sz w:val="22"/>
          <w:szCs w:val="22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89"/>
        <w:gridCol w:w="5216"/>
        <w:gridCol w:w="1984"/>
      </w:tblGrid>
      <w:tr w:rsidR="005062A2" w:rsidRPr="00234C3E">
        <w:tc>
          <w:tcPr>
            <w:tcW w:w="2689" w:type="dxa"/>
            <w:shd w:val="clear" w:color="auto" w:fill="DBE5F1"/>
            <w:vAlign w:val="center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Име на институцията/ организацията, в която е придобит опита</w:t>
            </w:r>
          </w:p>
        </w:tc>
        <w:tc>
          <w:tcPr>
            <w:tcW w:w="5216" w:type="dxa"/>
            <w:shd w:val="clear" w:color="auto" w:fill="DBE5F1"/>
            <w:vAlign w:val="center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Описание на опита</w:t>
            </w:r>
          </w:p>
        </w:tc>
        <w:tc>
          <w:tcPr>
            <w:tcW w:w="1984" w:type="dxa"/>
            <w:shd w:val="clear" w:color="auto" w:fill="DBE5F1"/>
            <w:vAlign w:val="center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Продължител-ност на опита</w:t>
            </w:r>
          </w:p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670A2">
              <w:rPr>
                <w:b/>
                <w:bCs/>
                <w:i/>
                <w:iCs/>
                <w:color w:val="000000"/>
                <w:sz w:val="22"/>
                <w:szCs w:val="22"/>
              </w:rPr>
              <w:t>(от... до...)</w:t>
            </w:r>
          </w:p>
        </w:tc>
      </w:tr>
      <w:tr w:rsidR="005062A2" w:rsidRPr="00234C3E">
        <w:tc>
          <w:tcPr>
            <w:tcW w:w="2689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216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</w:tr>
      <w:tr w:rsidR="005062A2" w:rsidRPr="00234C3E">
        <w:tc>
          <w:tcPr>
            <w:tcW w:w="2689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216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</w:tr>
      <w:tr w:rsidR="005062A2" w:rsidRPr="00234C3E">
        <w:tc>
          <w:tcPr>
            <w:tcW w:w="2689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216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5062A2" w:rsidRPr="006670A2" w:rsidRDefault="005062A2" w:rsidP="006670A2">
            <w:pPr>
              <w:tabs>
                <w:tab w:val="left" w:pos="-2127"/>
                <w:tab w:val="left" w:pos="-1985"/>
              </w:tabs>
              <w:spacing w:line="264" w:lineRule="atLeast"/>
              <w:jc w:val="center"/>
              <w:rPr>
                <w:caps/>
                <w:sz w:val="22"/>
                <w:szCs w:val="22"/>
                <w:lang w:val="en-US"/>
              </w:rPr>
            </w:pPr>
          </w:p>
        </w:tc>
      </w:tr>
    </w:tbl>
    <w:p w:rsidR="005062A2" w:rsidRPr="00234C3E" w:rsidRDefault="005062A2" w:rsidP="00BC3D2E">
      <w:pPr>
        <w:spacing w:line="360" w:lineRule="auto"/>
        <w:jc w:val="both"/>
        <w:rPr>
          <w:sz w:val="22"/>
          <w:szCs w:val="22"/>
        </w:rPr>
      </w:pPr>
    </w:p>
    <w:p w:rsidR="005062A2" w:rsidRPr="00B708E7" w:rsidRDefault="005062A2" w:rsidP="009034E7">
      <w:pPr>
        <w:tabs>
          <w:tab w:val="left" w:pos="-2127"/>
          <w:tab w:val="left" w:pos="-1985"/>
        </w:tabs>
        <w:jc w:val="center"/>
        <w:rPr>
          <w:i/>
          <w:iCs/>
          <w:caps/>
          <w:sz w:val="22"/>
          <w:szCs w:val="22"/>
        </w:rPr>
      </w:pPr>
      <w:r w:rsidRPr="00234C3E">
        <w:rPr>
          <w:b/>
          <w:bCs/>
          <w:i/>
          <w:iCs/>
          <w:caps/>
          <w:sz w:val="22"/>
          <w:szCs w:val="22"/>
        </w:rPr>
        <w:t xml:space="preserve">ДОПЪЛНИТЕЛНА ИНФОРМАЦИЯ </w:t>
      </w:r>
      <w:r w:rsidRPr="00234C3E">
        <w:rPr>
          <w:i/>
          <w:iCs/>
          <w:caps/>
          <w:sz w:val="22"/>
          <w:szCs w:val="22"/>
        </w:rPr>
        <w:t>(</w:t>
      </w:r>
      <w:r w:rsidRPr="00234C3E">
        <w:rPr>
          <w:i/>
          <w:iCs/>
          <w:sz w:val="22"/>
          <w:szCs w:val="22"/>
        </w:rPr>
        <w:t>приложимо за кандидати за оценка на проектни предложения по мерки 4.1,</w:t>
      </w:r>
      <w:r w:rsidRPr="00234C3E">
        <w:rPr>
          <w:i/>
          <w:iCs/>
          <w:sz w:val="22"/>
          <w:szCs w:val="22"/>
          <w:lang w:val="en-US"/>
        </w:rPr>
        <w:t xml:space="preserve"> </w:t>
      </w:r>
      <w:r w:rsidRPr="00234C3E">
        <w:rPr>
          <w:i/>
          <w:iCs/>
          <w:sz w:val="22"/>
          <w:szCs w:val="22"/>
        </w:rPr>
        <w:t>4.2, 6.4.1</w:t>
      </w:r>
      <w:r w:rsidRPr="00234C3E">
        <w:rPr>
          <w:i/>
          <w:iCs/>
          <w:sz w:val="22"/>
          <w:szCs w:val="22"/>
          <w:lang w:val="en-US"/>
        </w:rPr>
        <w:t xml:space="preserve"> </w:t>
      </w:r>
      <w:r w:rsidRPr="00234C3E">
        <w:rPr>
          <w:i/>
          <w:iCs/>
          <w:sz w:val="22"/>
          <w:szCs w:val="22"/>
        </w:rPr>
        <w:t>и 8.6, финансирани от ПРСР 2014-2020 г.</w:t>
      </w:r>
      <w:r>
        <w:rPr>
          <w:i/>
          <w:iCs/>
          <w:sz w:val="22"/>
          <w:szCs w:val="22"/>
        </w:rPr>
        <w:t xml:space="preserve"> </w:t>
      </w:r>
      <w:r w:rsidRPr="00B708E7">
        <w:rPr>
          <w:i/>
          <w:iCs/>
          <w:sz w:val="22"/>
          <w:szCs w:val="22"/>
        </w:rPr>
        <w:t>и мерки 1.1.1 и 2.2, финансирани от ОПИК 2014 – 2020 г.)</w:t>
      </w:r>
    </w:p>
    <w:p w:rsidR="005062A2" w:rsidRPr="00234C3E" w:rsidRDefault="005062A2" w:rsidP="00090D3D">
      <w:pPr>
        <w:suppressAutoHyphens/>
        <w:jc w:val="center"/>
        <w:rPr>
          <w:b/>
          <w:bCs/>
          <w:sz w:val="22"/>
          <w:szCs w:val="22"/>
          <w:lang w:eastAsia="ar-SA"/>
        </w:rPr>
      </w:pPr>
    </w:p>
    <w:p w:rsidR="005062A2" w:rsidRPr="00234C3E" w:rsidRDefault="005062A2" w:rsidP="009034E7">
      <w:pPr>
        <w:suppressAutoHyphens/>
        <w:jc w:val="center"/>
        <w:rPr>
          <w:b/>
          <w:bCs/>
          <w:i/>
          <w:iCs/>
          <w:caps/>
          <w:sz w:val="22"/>
          <w:szCs w:val="22"/>
          <w:lang w:eastAsia="ar-SA"/>
        </w:rPr>
      </w:pPr>
      <w:r w:rsidRPr="00234C3E">
        <w:rPr>
          <w:b/>
          <w:bCs/>
          <w:i/>
          <w:iCs/>
          <w:caps/>
          <w:sz w:val="22"/>
          <w:szCs w:val="22"/>
          <w:lang w:eastAsia="ar-SA"/>
        </w:rPr>
        <w:t>Притежавани познания в разработването/оценката на бизнес планове</w:t>
      </w:r>
    </w:p>
    <w:p w:rsidR="005062A2" w:rsidRPr="00234C3E" w:rsidRDefault="005062A2" w:rsidP="00090D3D">
      <w:pPr>
        <w:suppressAutoHyphens/>
        <w:jc w:val="center"/>
        <w:rPr>
          <w:b/>
          <w:bCs/>
          <w:sz w:val="22"/>
          <w:szCs w:val="22"/>
          <w:lang w:eastAsia="ar-SA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3"/>
        <w:gridCol w:w="4780"/>
        <w:gridCol w:w="2126"/>
      </w:tblGrid>
      <w:tr w:rsidR="005062A2" w:rsidRPr="00234C3E">
        <w:tc>
          <w:tcPr>
            <w:tcW w:w="2983" w:type="dxa"/>
            <w:shd w:val="clear" w:color="auto" w:fill="DBE5F1"/>
            <w:vAlign w:val="center"/>
          </w:tcPr>
          <w:p w:rsidR="005062A2" w:rsidRPr="00234C3E" w:rsidRDefault="005062A2" w:rsidP="009034E7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234C3E">
              <w:rPr>
                <w:b/>
                <w:bCs/>
                <w:sz w:val="22"/>
                <w:szCs w:val="22"/>
                <w:lang w:eastAsia="ar-SA"/>
              </w:rPr>
              <w:t>Обучаваща организация /институция</w:t>
            </w:r>
          </w:p>
        </w:tc>
        <w:tc>
          <w:tcPr>
            <w:tcW w:w="4780" w:type="dxa"/>
            <w:shd w:val="clear" w:color="auto" w:fill="DBE5F1"/>
            <w:vAlign w:val="center"/>
          </w:tcPr>
          <w:p w:rsidR="005062A2" w:rsidRPr="00234C3E" w:rsidRDefault="005062A2" w:rsidP="009034E7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234C3E">
              <w:rPr>
                <w:b/>
                <w:bCs/>
                <w:sz w:val="22"/>
                <w:szCs w:val="22"/>
                <w:lang w:eastAsia="ar-SA"/>
              </w:rPr>
              <w:t>Вид/наименование на обучението, курса, квалификацията/ дисциплината или др.</w:t>
            </w:r>
          </w:p>
        </w:tc>
        <w:tc>
          <w:tcPr>
            <w:tcW w:w="2126" w:type="dxa"/>
            <w:shd w:val="clear" w:color="auto" w:fill="DBE5F1"/>
            <w:vAlign w:val="center"/>
          </w:tcPr>
          <w:p w:rsidR="005062A2" w:rsidRPr="00234C3E" w:rsidRDefault="005062A2" w:rsidP="009034E7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234C3E">
              <w:rPr>
                <w:b/>
                <w:bCs/>
                <w:sz w:val="22"/>
                <w:szCs w:val="22"/>
                <w:lang w:eastAsia="ar-SA"/>
              </w:rPr>
              <w:t>Дата /година</w:t>
            </w:r>
          </w:p>
        </w:tc>
      </w:tr>
      <w:tr w:rsidR="005062A2" w:rsidRPr="00234C3E">
        <w:tc>
          <w:tcPr>
            <w:tcW w:w="2983" w:type="dxa"/>
          </w:tcPr>
          <w:p w:rsidR="005062A2" w:rsidRPr="00234C3E" w:rsidRDefault="005062A2" w:rsidP="00C220BC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4780" w:type="dxa"/>
          </w:tcPr>
          <w:p w:rsidR="005062A2" w:rsidRPr="00234C3E" w:rsidRDefault="005062A2" w:rsidP="00C220BC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2126" w:type="dxa"/>
          </w:tcPr>
          <w:p w:rsidR="005062A2" w:rsidRPr="00234C3E" w:rsidRDefault="005062A2" w:rsidP="00C220BC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</w:tr>
      <w:tr w:rsidR="005062A2" w:rsidRPr="00234C3E">
        <w:tc>
          <w:tcPr>
            <w:tcW w:w="2983" w:type="dxa"/>
          </w:tcPr>
          <w:p w:rsidR="005062A2" w:rsidRPr="00234C3E" w:rsidRDefault="005062A2" w:rsidP="00C220BC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4780" w:type="dxa"/>
          </w:tcPr>
          <w:p w:rsidR="005062A2" w:rsidRPr="00234C3E" w:rsidRDefault="005062A2" w:rsidP="00C220BC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2126" w:type="dxa"/>
          </w:tcPr>
          <w:p w:rsidR="005062A2" w:rsidRPr="00234C3E" w:rsidRDefault="005062A2" w:rsidP="00C220BC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</w:tr>
    </w:tbl>
    <w:p w:rsidR="005062A2" w:rsidRPr="00234C3E" w:rsidRDefault="005062A2" w:rsidP="00090D3D">
      <w:pPr>
        <w:suppressAutoHyphens/>
        <w:jc w:val="center"/>
        <w:rPr>
          <w:b/>
          <w:bCs/>
          <w:sz w:val="22"/>
          <w:szCs w:val="22"/>
          <w:lang w:eastAsia="ar-SA"/>
        </w:rPr>
      </w:pPr>
    </w:p>
    <w:p w:rsidR="005062A2" w:rsidRPr="00234C3E" w:rsidRDefault="005062A2" w:rsidP="00090D3D">
      <w:pPr>
        <w:suppressAutoHyphens/>
        <w:jc w:val="center"/>
        <w:rPr>
          <w:b/>
          <w:bCs/>
          <w:i/>
          <w:iCs/>
          <w:caps/>
          <w:sz w:val="22"/>
          <w:szCs w:val="22"/>
          <w:lang w:eastAsia="ar-SA"/>
        </w:rPr>
      </w:pPr>
      <w:r w:rsidRPr="00234C3E">
        <w:rPr>
          <w:b/>
          <w:bCs/>
          <w:i/>
          <w:iCs/>
          <w:caps/>
          <w:sz w:val="22"/>
          <w:szCs w:val="22"/>
          <w:lang w:eastAsia="ar-SA"/>
        </w:rPr>
        <w:t>Притежаван опит в разработването/оценката на бизнес планове</w:t>
      </w:r>
    </w:p>
    <w:p w:rsidR="005062A2" w:rsidRPr="00234C3E" w:rsidRDefault="005062A2" w:rsidP="00090D3D">
      <w:pPr>
        <w:suppressAutoHyphens/>
        <w:jc w:val="center"/>
        <w:rPr>
          <w:b/>
          <w:bCs/>
          <w:sz w:val="22"/>
          <w:szCs w:val="22"/>
          <w:lang w:eastAsia="ar-SA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9"/>
        <w:gridCol w:w="4894"/>
        <w:gridCol w:w="2126"/>
      </w:tblGrid>
      <w:tr w:rsidR="005062A2" w:rsidRPr="00234C3E">
        <w:tc>
          <w:tcPr>
            <w:tcW w:w="2869" w:type="dxa"/>
            <w:shd w:val="clear" w:color="auto" w:fill="DBE5F1"/>
            <w:vAlign w:val="center"/>
          </w:tcPr>
          <w:p w:rsidR="005062A2" w:rsidRPr="00234C3E" w:rsidRDefault="005062A2" w:rsidP="009034E7">
            <w:pPr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234C3E">
              <w:rPr>
                <w:b/>
                <w:bCs/>
                <w:i/>
                <w:iCs/>
                <w:sz w:val="22"/>
                <w:szCs w:val="22"/>
                <w:lang w:eastAsia="ar-SA"/>
              </w:rPr>
              <w:t>Организация/лице възложили изработка или оценка на бизнес план</w:t>
            </w:r>
          </w:p>
        </w:tc>
        <w:tc>
          <w:tcPr>
            <w:tcW w:w="4894" w:type="dxa"/>
            <w:shd w:val="clear" w:color="auto" w:fill="DBE5F1"/>
            <w:vAlign w:val="center"/>
          </w:tcPr>
          <w:p w:rsidR="005062A2" w:rsidRPr="00234C3E" w:rsidRDefault="005062A2" w:rsidP="009034E7">
            <w:pPr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234C3E">
              <w:rPr>
                <w:b/>
                <w:bCs/>
                <w:i/>
                <w:iCs/>
                <w:sz w:val="22"/>
                <w:szCs w:val="22"/>
                <w:lang w:eastAsia="ar-SA"/>
              </w:rPr>
              <w:t>Описание на опита</w:t>
            </w:r>
          </w:p>
        </w:tc>
        <w:tc>
          <w:tcPr>
            <w:tcW w:w="2126" w:type="dxa"/>
            <w:shd w:val="clear" w:color="auto" w:fill="DBE5F1"/>
            <w:vAlign w:val="center"/>
          </w:tcPr>
          <w:p w:rsidR="005062A2" w:rsidRPr="00234C3E" w:rsidRDefault="005062A2" w:rsidP="009034E7">
            <w:pPr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234C3E">
              <w:rPr>
                <w:b/>
                <w:bCs/>
                <w:i/>
                <w:iCs/>
                <w:sz w:val="22"/>
                <w:szCs w:val="22"/>
                <w:lang w:eastAsia="ar-SA"/>
              </w:rPr>
              <w:t>Продължителност на опита</w:t>
            </w:r>
          </w:p>
          <w:p w:rsidR="005062A2" w:rsidRPr="00234C3E" w:rsidRDefault="005062A2" w:rsidP="009034E7">
            <w:pPr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234C3E">
              <w:rPr>
                <w:b/>
                <w:bCs/>
                <w:i/>
                <w:iCs/>
                <w:sz w:val="22"/>
                <w:szCs w:val="22"/>
                <w:lang w:eastAsia="ar-SA"/>
              </w:rPr>
              <w:t>(от... до...)</w:t>
            </w:r>
          </w:p>
        </w:tc>
      </w:tr>
      <w:tr w:rsidR="005062A2" w:rsidRPr="00234C3E">
        <w:tc>
          <w:tcPr>
            <w:tcW w:w="2869" w:type="dxa"/>
          </w:tcPr>
          <w:p w:rsidR="005062A2" w:rsidRPr="00234C3E" w:rsidRDefault="005062A2" w:rsidP="00C220BC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4894" w:type="dxa"/>
          </w:tcPr>
          <w:p w:rsidR="005062A2" w:rsidRPr="00234C3E" w:rsidRDefault="005062A2" w:rsidP="00C220BC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2126" w:type="dxa"/>
          </w:tcPr>
          <w:p w:rsidR="005062A2" w:rsidRPr="00234C3E" w:rsidRDefault="005062A2" w:rsidP="00C220BC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</w:tr>
      <w:tr w:rsidR="005062A2" w:rsidRPr="00234C3E">
        <w:tc>
          <w:tcPr>
            <w:tcW w:w="2869" w:type="dxa"/>
          </w:tcPr>
          <w:p w:rsidR="005062A2" w:rsidRPr="00234C3E" w:rsidRDefault="005062A2" w:rsidP="00C220BC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4894" w:type="dxa"/>
          </w:tcPr>
          <w:p w:rsidR="005062A2" w:rsidRPr="00234C3E" w:rsidRDefault="005062A2" w:rsidP="00C220BC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2126" w:type="dxa"/>
          </w:tcPr>
          <w:p w:rsidR="005062A2" w:rsidRPr="00234C3E" w:rsidRDefault="005062A2" w:rsidP="00C220BC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</w:tr>
    </w:tbl>
    <w:p w:rsidR="005062A2" w:rsidRPr="00234C3E" w:rsidRDefault="005062A2" w:rsidP="00255DB4">
      <w:pPr>
        <w:spacing w:line="360" w:lineRule="auto"/>
        <w:ind w:firstLine="540"/>
        <w:jc w:val="both"/>
        <w:rPr>
          <w:sz w:val="22"/>
          <w:szCs w:val="22"/>
        </w:rPr>
      </w:pPr>
    </w:p>
    <w:p w:rsidR="005062A2" w:rsidRPr="00672D10" w:rsidRDefault="005062A2" w:rsidP="00672D10">
      <w:pPr>
        <w:spacing w:after="120" w:line="276" w:lineRule="auto"/>
        <w:ind w:firstLine="540"/>
        <w:jc w:val="both"/>
        <w:rPr>
          <w:sz w:val="22"/>
          <w:szCs w:val="22"/>
          <w:lang w:val="en-US"/>
        </w:rPr>
      </w:pPr>
      <w:r w:rsidRPr="00672D10">
        <w:rPr>
          <w:sz w:val="22"/>
          <w:szCs w:val="22"/>
        </w:rPr>
        <w:t>Запознат/а съм с изискванията, посочени в поканата и прилагам следните документи:</w:t>
      </w:r>
    </w:p>
    <w:p w:rsidR="005062A2" w:rsidRPr="00672D10" w:rsidRDefault="005062A2" w:rsidP="00672D10">
      <w:pPr>
        <w:pStyle w:val="NormalWeb"/>
        <w:numPr>
          <w:ilvl w:val="0"/>
          <w:numId w:val="6"/>
        </w:numPr>
        <w:tabs>
          <w:tab w:val="left" w:pos="900"/>
        </w:tabs>
        <w:spacing w:before="0" w:beforeAutospacing="0" w:after="120" w:afterAutospacing="0" w:line="276" w:lineRule="auto"/>
        <w:ind w:hanging="873"/>
        <w:rPr>
          <w:color w:val="000000"/>
          <w:sz w:val="22"/>
          <w:szCs w:val="22"/>
        </w:rPr>
      </w:pPr>
      <w:r w:rsidRPr="00672D10">
        <w:rPr>
          <w:sz w:val="22"/>
          <w:szCs w:val="22"/>
        </w:rPr>
        <w:t xml:space="preserve">Автобиография по образец; </w:t>
      </w:r>
    </w:p>
    <w:p w:rsidR="005062A2" w:rsidRPr="00672D10" w:rsidRDefault="005062A2" w:rsidP="00672D10">
      <w:pPr>
        <w:pStyle w:val="NormalWeb"/>
        <w:numPr>
          <w:ilvl w:val="0"/>
          <w:numId w:val="6"/>
        </w:numPr>
        <w:tabs>
          <w:tab w:val="num" w:pos="900"/>
          <w:tab w:val="left" w:pos="993"/>
        </w:tabs>
        <w:spacing w:before="0" w:beforeAutospacing="0" w:after="120" w:afterAutospacing="0" w:line="276" w:lineRule="auto"/>
        <w:ind w:left="0" w:firstLine="540"/>
        <w:jc w:val="both"/>
        <w:rPr>
          <w:color w:val="000000"/>
          <w:sz w:val="22"/>
          <w:szCs w:val="22"/>
        </w:rPr>
      </w:pPr>
      <w:r w:rsidRPr="00672D10">
        <w:rPr>
          <w:color w:val="000000"/>
          <w:sz w:val="22"/>
          <w:szCs w:val="22"/>
        </w:rPr>
        <w:t>Копие от документ/и за завършено висше образование;</w:t>
      </w:r>
    </w:p>
    <w:p w:rsidR="005062A2" w:rsidRPr="00672D10" w:rsidRDefault="005062A2" w:rsidP="00672D10">
      <w:pPr>
        <w:pStyle w:val="ListParagraph"/>
        <w:numPr>
          <w:ilvl w:val="0"/>
          <w:numId w:val="6"/>
        </w:numPr>
        <w:tabs>
          <w:tab w:val="clear" w:pos="1440"/>
          <w:tab w:val="num" w:pos="0"/>
          <w:tab w:val="left" w:pos="851"/>
        </w:tabs>
        <w:spacing w:after="120" w:line="276" w:lineRule="auto"/>
        <w:ind w:left="0" w:firstLine="567"/>
        <w:jc w:val="both"/>
        <w:rPr>
          <w:sz w:val="22"/>
          <w:szCs w:val="22"/>
          <w:lang w:val="en-US"/>
        </w:rPr>
      </w:pPr>
      <w:r w:rsidRPr="00672D10">
        <w:rPr>
          <w:sz w:val="22"/>
          <w:szCs w:val="22"/>
        </w:rPr>
        <w:t xml:space="preserve"> Копие на документи, доказващи опита на кандидата в посочените в заявлението области на компетентност или в разработване и/или управление и/или оценяване на проект и/или оценяване на оферти по процедури</w:t>
      </w:r>
      <w:r w:rsidRPr="00672D10">
        <w:rPr>
          <w:caps/>
          <w:sz w:val="22"/>
          <w:szCs w:val="22"/>
        </w:rPr>
        <w:t xml:space="preserve"> </w:t>
      </w:r>
      <w:r w:rsidRPr="00672D10">
        <w:rPr>
          <w:sz w:val="22"/>
          <w:szCs w:val="22"/>
        </w:rPr>
        <w:t xml:space="preserve">за обществени поръчки по реда на ЗОП, ПМС №160/2016 г. или </w:t>
      </w:r>
      <w:r w:rsidRPr="00672D10">
        <w:rPr>
          <w:sz w:val="22"/>
          <w:szCs w:val="22"/>
          <w:lang w:val="en-US"/>
        </w:rPr>
        <w:t>PRAG</w:t>
      </w:r>
      <w:r w:rsidRPr="00672D10">
        <w:rPr>
          <w:sz w:val="22"/>
          <w:szCs w:val="22"/>
        </w:rPr>
        <w:t>;</w:t>
      </w:r>
    </w:p>
    <w:p w:rsidR="005062A2" w:rsidRPr="00672D10" w:rsidRDefault="005062A2" w:rsidP="00672D10">
      <w:pPr>
        <w:pStyle w:val="ListParagraph"/>
        <w:numPr>
          <w:ilvl w:val="0"/>
          <w:numId w:val="6"/>
        </w:numPr>
        <w:tabs>
          <w:tab w:val="clear" w:pos="1440"/>
          <w:tab w:val="left" w:pos="993"/>
        </w:tabs>
        <w:spacing w:after="120" w:line="276" w:lineRule="auto"/>
        <w:ind w:left="0" w:firstLine="567"/>
        <w:jc w:val="both"/>
        <w:rPr>
          <w:sz w:val="22"/>
          <w:szCs w:val="22"/>
          <w:lang w:val="en-US"/>
        </w:rPr>
      </w:pPr>
      <w:r w:rsidRPr="00672D10">
        <w:rPr>
          <w:sz w:val="22"/>
          <w:szCs w:val="22"/>
        </w:rPr>
        <w:t>Копие на документи</w:t>
      </w:r>
      <w:r>
        <w:rPr>
          <w:sz w:val="22"/>
          <w:szCs w:val="22"/>
        </w:rPr>
        <w:t>,</w:t>
      </w:r>
      <w:bookmarkStart w:id="0" w:name="_GoBack"/>
      <w:bookmarkEnd w:id="0"/>
      <w:r w:rsidRPr="00672D10">
        <w:rPr>
          <w:sz w:val="22"/>
          <w:szCs w:val="22"/>
        </w:rPr>
        <w:t xml:space="preserve"> доказващи наличие на познания и/или професионален опит в разработването/оценката на бизнес планове (за кандидатите за оценка на проекти по мерки 4.1,</w:t>
      </w:r>
      <w:r w:rsidRPr="00672D10">
        <w:rPr>
          <w:sz w:val="22"/>
          <w:szCs w:val="22"/>
          <w:lang w:val="en-US"/>
        </w:rPr>
        <w:t xml:space="preserve"> </w:t>
      </w:r>
      <w:r w:rsidRPr="00672D10">
        <w:rPr>
          <w:sz w:val="22"/>
          <w:szCs w:val="22"/>
        </w:rPr>
        <w:t>4.2, 6.4.1</w:t>
      </w:r>
      <w:r w:rsidRPr="00672D10">
        <w:rPr>
          <w:sz w:val="22"/>
          <w:szCs w:val="22"/>
          <w:lang w:val="en-US"/>
        </w:rPr>
        <w:t xml:space="preserve"> </w:t>
      </w:r>
      <w:r w:rsidRPr="00672D10">
        <w:rPr>
          <w:sz w:val="22"/>
          <w:szCs w:val="22"/>
        </w:rPr>
        <w:t>и 8.6,</w:t>
      </w:r>
      <w:r w:rsidRPr="00672D10">
        <w:rPr>
          <w:i/>
          <w:iCs/>
          <w:sz w:val="22"/>
          <w:szCs w:val="22"/>
        </w:rPr>
        <w:t xml:space="preserve"> </w:t>
      </w:r>
      <w:r w:rsidRPr="00672D10">
        <w:rPr>
          <w:sz w:val="22"/>
          <w:szCs w:val="22"/>
        </w:rPr>
        <w:t>финансирани от ПРСР 2014-2020 г. и мерки 1.1.1 и 2.2, финансирани от ОПИК 2014 – 2020 г.);</w:t>
      </w:r>
    </w:p>
    <w:p w:rsidR="005062A2" w:rsidRPr="00672D10" w:rsidRDefault="005062A2" w:rsidP="00B9458A">
      <w:pPr>
        <w:pStyle w:val="ListParagraph"/>
        <w:numPr>
          <w:ilvl w:val="0"/>
          <w:numId w:val="6"/>
        </w:numPr>
        <w:tabs>
          <w:tab w:val="clear" w:pos="1440"/>
          <w:tab w:val="left" w:pos="993"/>
        </w:tabs>
        <w:suppressAutoHyphens/>
        <w:spacing w:after="120" w:line="276" w:lineRule="auto"/>
        <w:ind w:left="0" w:firstLine="567"/>
        <w:jc w:val="both"/>
        <w:rPr>
          <w:lang w:eastAsia="ar-SA"/>
        </w:rPr>
      </w:pPr>
      <w:r w:rsidRPr="00672D10">
        <w:rPr>
          <w:color w:val="000000"/>
          <w:sz w:val="22"/>
          <w:szCs w:val="22"/>
        </w:rPr>
        <w:t xml:space="preserve">Декларация по образец </w:t>
      </w:r>
      <w:r w:rsidRPr="00672D10">
        <w:rPr>
          <w:sz w:val="22"/>
          <w:szCs w:val="22"/>
          <w:lang w:eastAsia="ar-SA"/>
        </w:rPr>
        <w:t>за обстоятелства във връзка с изискванията към участниците в конкурс за избор на външни експерти - оценители на проектни предложения по мерки от СВОМР на МИГ „Струма – Симитли, Кресна и Струмян</w:t>
      </w:r>
      <w:r w:rsidRPr="00672D10">
        <w:rPr>
          <w:lang w:eastAsia="ar-SA"/>
        </w:rPr>
        <w:t>”;</w:t>
      </w:r>
    </w:p>
    <w:p w:rsidR="005062A2" w:rsidRPr="00672D10" w:rsidRDefault="005062A2" w:rsidP="00672D10">
      <w:pPr>
        <w:pStyle w:val="NormalWeb"/>
        <w:numPr>
          <w:ilvl w:val="0"/>
          <w:numId w:val="6"/>
        </w:numPr>
        <w:tabs>
          <w:tab w:val="left" w:pos="993"/>
        </w:tabs>
        <w:spacing w:before="0" w:beforeAutospacing="0" w:after="120" w:afterAutospacing="0" w:line="276" w:lineRule="auto"/>
        <w:ind w:left="0" w:firstLine="540"/>
        <w:jc w:val="both"/>
        <w:rPr>
          <w:color w:val="000000"/>
          <w:sz w:val="22"/>
          <w:szCs w:val="22"/>
        </w:rPr>
      </w:pPr>
      <w:r w:rsidRPr="00672D10">
        <w:rPr>
          <w:color w:val="000000"/>
          <w:sz w:val="22"/>
          <w:szCs w:val="22"/>
        </w:rPr>
        <w:t>Декларация по чл.19-20 от Закона за защита на личните данни.</w:t>
      </w:r>
    </w:p>
    <w:p w:rsidR="005062A2" w:rsidRDefault="005062A2" w:rsidP="00255DB4">
      <w:pPr>
        <w:spacing w:line="360" w:lineRule="auto"/>
        <w:rPr>
          <w:sz w:val="22"/>
          <w:szCs w:val="22"/>
        </w:rPr>
      </w:pPr>
    </w:p>
    <w:p w:rsidR="005062A2" w:rsidRDefault="005062A2" w:rsidP="00255DB4">
      <w:pPr>
        <w:spacing w:line="360" w:lineRule="auto"/>
        <w:rPr>
          <w:sz w:val="22"/>
          <w:szCs w:val="22"/>
        </w:rPr>
      </w:pPr>
    </w:p>
    <w:p w:rsidR="005062A2" w:rsidRPr="00234C3E" w:rsidRDefault="005062A2" w:rsidP="00255DB4">
      <w:pPr>
        <w:spacing w:line="360" w:lineRule="auto"/>
        <w:rPr>
          <w:sz w:val="22"/>
          <w:szCs w:val="22"/>
        </w:rPr>
      </w:pPr>
    </w:p>
    <w:p w:rsidR="005062A2" w:rsidRPr="00234C3E" w:rsidRDefault="005062A2" w:rsidP="00255DB4">
      <w:pPr>
        <w:spacing w:line="360" w:lineRule="auto"/>
        <w:rPr>
          <w:b/>
          <w:bCs/>
          <w:sz w:val="22"/>
          <w:szCs w:val="22"/>
        </w:rPr>
      </w:pPr>
      <w:r w:rsidRPr="00234C3E">
        <w:rPr>
          <w:b/>
          <w:bCs/>
          <w:sz w:val="22"/>
          <w:szCs w:val="22"/>
        </w:rPr>
        <w:t>Заявител:..................................................................................................           .......................</w:t>
      </w:r>
    </w:p>
    <w:p w:rsidR="005062A2" w:rsidRPr="00234C3E" w:rsidRDefault="005062A2" w:rsidP="00255DB4">
      <w:pPr>
        <w:spacing w:line="360" w:lineRule="auto"/>
        <w:rPr>
          <w:b/>
          <w:bCs/>
          <w:sz w:val="22"/>
          <w:szCs w:val="22"/>
        </w:rPr>
      </w:pPr>
      <w:r w:rsidRPr="00234C3E">
        <w:rPr>
          <w:b/>
          <w:bCs/>
          <w:sz w:val="22"/>
          <w:szCs w:val="22"/>
        </w:rPr>
        <w:t xml:space="preserve">                                             /име, фамилия/                                                           / подпис/</w:t>
      </w:r>
    </w:p>
    <w:p w:rsidR="005062A2" w:rsidRPr="00234C3E" w:rsidRDefault="005062A2" w:rsidP="00255DB4">
      <w:pPr>
        <w:spacing w:line="360" w:lineRule="auto"/>
        <w:rPr>
          <w:b/>
          <w:bCs/>
          <w:sz w:val="22"/>
          <w:szCs w:val="22"/>
        </w:rPr>
      </w:pPr>
    </w:p>
    <w:p w:rsidR="005062A2" w:rsidRPr="00234C3E" w:rsidRDefault="005062A2" w:rsidP="00090D3D">
      <w:pPr>
        <w:spacing w:line="360" w:lineRule="auto"/>
        <w:rPr>
          <w:b/>
          <w:bCs/>
          <w:sz w:val="22"/>
          <w:szCs w:val="22"/>
        </w:rPr>
      </w:pPr>
      <w:r w:rsidRPr="00234C3E">
        <w:rPr>
          <w:b/>
          <w:bCs/>
          <w:sz w:val="22"/>
          <w:szCs w:val="22"/>
        </w:rPr>
        <w:t>Дата: ………………..</w:t>
      </w:r>
    </w:p>
    <w:sectPr w:rsidR="005062A2" w:rsidRPr="00234C3E" w:rsidSect="00DF358B">
      <w:headerReference w:type="default" r:id="rId7"/>
      <w:footerReference w:type="default" r:id="rId8"/>
      <w:pgSz w:w="11906" w:h="16838"/>
      <w:pgMar w:top="980" w:right="1274" w:bottom="993" w:left="1417" w:header="10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2A2" w:rsidRDefault="005062A2" w:rsidP="00C476AF">
      <w:r>
        <w:separator/>
      </w:r>
    </w:p>
  </w:endnote>
  <w:endnote w:type="continuationSeparator" w:id="0">
    <w:p w:rsidR="005062A2" w:rsidRDefault="005062A2" w:rsidP="00C4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2A2" w:rsidRDefault="005062A2" w:rsidP="00D03844">
    <w:pPr>
      <w:ind w:right="1"/>
      <w:jc w:val="center"/>
      <w:rPr>
        <w:b/>
        <w:bCs/>
        <w:i/>
        <w:iCs/>
        <w:sz w:val="18"/>
        <w:szCs w:val="18"/>
        <w:lang w:val="ru-RU"/>
      </w:rPr>
    </w:pPr>
    <w:r>
      <w:rPr>
        <w:b/>
        <w:bCs/>
        <w:sz w:val="18"/>
        <w:szCs w:val="18"/>
        <w:lang w:val="ru-RU"/>
      </w:rPr>
      <w:t>------------------------------------------------------------------------------------------------------------------------------------</w:t>
    </w:r>
  </w:p>
  <w:p w:rsidR="005062A2" w:rsidRDefault="005062A2" w:rsidP="00D03844">
    <w:pPr>
      <w:ind w:right="1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Сдружение с нестопанска цел „Местна инициативна група Струма” 2730 гр. Симитли, област Благоевград, ул. „Христо Ботев” №27</w:t>
    </w:r>
  </w:p>
  <w:p w:rsidR="005062A2" w:rsidRPr="00D03844" w:rsidRDefault="005062A2" w:rsidP="00D03844">
    <w:pPr>
      <w:spacing w:before="1" w:line="203" w:lineRule="exact"/>
      <w:ind w:right="1"/>
      <w:jc w:val="center"/>
      <w:rPr>
        <w:b/>
        <w:bCs/>
        <w:i/>
        <w:iCs/>
        <w:sz w:val="18"/>
        <w:szCs w:val="18"/>
      </w:rPr>
    </w:pPr>
    <w:r w:rsidRPr="00D03844">
      <w:rPr>
        <w:b/>
        <w:bCs/>
        <w:i/>
        <w:iCs/>
        <w:sz w:val="18"/>
        <w:szCs w:val="18"/>
      </w:rPr>
      <w:t>e-mail: lag.simitli.kresna.strumiani@gmail.bg, www.mig-struma.eu</w:t>
    </w:r>
  </w:p>
  <w:p w:rsidR="005062A2" w:rsidRDefault="005062A2" w:rsidP="00D03844">
    <w:pPr>
      <w:pStyle w:val="Footer"/>
      <w:ind w:right="1"/>
      <w:jc w:val="center"/>
    </w:pPr>
    <w:fldSimple w:instr=" PAGE   \* MERGEFORMAT ">
      <w:r>
        <w:rPr>
          <w:noProof/>
        </w:rPr>
        <w:t>1</w:t>
      </w:r>
    </w:fldSimple>
  </w:p>
  <w:p w:rsidR="005062A2" w:rsidRDefault="005062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2A2" w:rsidRDefault="005062A2" w:rsidP="00C476AF">
      <w:r>
        <w:separator/>
      </w:r>
    </w:p>
  </w:footnote>
  <w:footnote w:type="continuationSeparator" w:id="0">
    <w:p w:rsidR="005062A2" w:rsidRDefault="005062A2" w:rsidP="00C476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71" w:type="dxa"/>
      <w:tblInd w:w="-106" w:type="dxa"/>
      <w:tblLook w:val="00A0"/>
    </w:tblPr>
    <w:tblGrid>
      <w:gridCol w:w="2813"/>
      <w:gridCol w:w="2681"/>
      <w:gridCol w:w="2930"/>
      <w:gridCol w:w="2447"/>
    </w:tblGrid>
    <w:tr w:rsidR="005062A2" w:rsidRPr="00644703">
      <w:trPr>
        <w:trHeight w:val="937"/>
      </w:trPr>
      <w:tc>
        <w:tcPr>
          <w:tcW w:w="2813" w:type="dxa"/>
        </w:tcPr>
        <w:p w:rsidR="005062A2" w:rsidRPr="00644703" w:rsidRDefault="005062A2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  <w:bCs/>
            </w:rPr>
          </w:pP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2049" type="#_x0000_t202" style="position:absolute;left:0;text-align:left;margin-left:43.55pt;margin-top:-30.15pt;width:456pt;height:67.5pt;z-index:251660288;visibility:visible" strokeweight="1.5pt">
                <v:stroke linestyle="thickThin"/>
                <v:textbox style="mso-next-textbox:#Text Box 1">
                  <w:txbxContent>
                    <w:p w:rsidR="005062A2" w:rsidRDefault="005062A2" w:rsidP="00DF358B">
                      <w:r>
                        <w:rPr>
                          <w:lang w:val="en-US"/>
                        </w:rPr>
                        <w:t xml:space="preserve"> </w:t>
                      </w:r>
                      <w:r w:rsidRPr="00A40E3C">
                        <w:rPr>
                          <w:noProof/>
                        </w:rPr>
                        <w:pi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73" o:spid="_x0000_i1035" type="#_x0000_t75" alt="ES" style="width:72.75pt;height:56.25pt;visibility:visible">
                            <v:imagedata r:id="rId1" o:title=""/>
                          </v:shape>
                        </w:pic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t xml:space="preserve"> </w:t>
                      </w:r>
                      <w:r w:rsidRPr="00A40E3C">
                        <w:rPr>
                          <w:noProof/>
                        </w:rPr>
                        <w:pict>
                          <v:shape id="Picture 74" o:spid="_x0000_i1036" type="#_x0000_t75" style="width:63pt;height:53.25pt;visibility:visible">
                            <v:imagedata r:id="rId2" o:title=""/>
                          </v:shape>
                        </w:pic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40E3C">
                        <w:rPr>
                          <w:noProof/>
                        </w:rPr>
                        <w:pict>
                          <v:shape id="Picture 1" o:spid="_x0000_i1037" type="#_x0000_t75" style="width:70.5pt;height:60pt;visibility:visible">
                            <v:imagedata r:id="rId3" o:title=""/>
                          </v:shape>
                        </w:pict>
                      </w:r>
                      <w:r w:rsidRPr="00A40E3C">
                        <w:rPr>
                          <w:noProof/>
                        </w:rPr>
                        <w:pict>
                          <v:shape id="Picture 76" o:spid="_x0000_i1038" type="#_x0000_t75" alt="logo-bg-right-no-back" style="width:139.5pt;height:55.5pt;visibility:visible">
                            <v:imagedata r:id="rId4" o:title=""/>
                          </v:shape>
                        </w:pic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40E3C">
                        <w:rPr>
                          <w:noProof/>
                        </w:rPr>
                        <w:pict>
                          <v:shape id="Picture 77" o:spid="_x0000_i1039" type="#_x0000_t75" style="width:64.5pt;height:50.25pt;visibility:visible" o:bordertopcolor="black" o:borderleftcolor="black" o:borderbottomcolor="black" o:borderrightcolor="black">
                            <v:imagedata r:id="rId5" o:title=""/>
                            <w10:bordertop type="single" width="6"/>
                            <w10:borderleft type="single" width="6"/>
                            <w10:borderbottom type="single" width="6"/>
                            <w10:borderright type="single" width="6"/>
                          </v:shape>
                        </w:pict>
                      </w:r>
                    </w:p>
                    <w:p w:rsidR="005062A2" w:rsidRPr="00FA7FDF" w:rsidRDefault="005062A2" w:rsidP="00DF358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2681" w:type="dxa"/>
        </w:tcPr>
        <w:p w:rsidR="005062A2" w:rsidRPr="00644703" w:rsidRDefault="005062A2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  <w:bCs/>
            </w:rPr>
          </w:pPr>
        </w:p>
      </w:tc>
      <w:tc>
        <w:tcPr>
          <w:tcW w:w="2930" w:type="dxa"/>
        </w:tcPr>
        <w:p w:rsidR="005062A2" w:rsidRPr="00644703" w:rsidRDefault="005062A2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  <w:bCs/>
            </w:rPr>
          </w:pPr>
        </w:p>
      </w:tc>
      <w:tc>
        <w:tcPr>
          <w:tcW w:w="2447" w:type="dxa"/>
        </w:tcPr>
        <w:p w:rsidR="005062A2" w:rsidRPr="00644703" w:rsidRDefault="005062A2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  <w:bCs/>
            </w:rPr>
          </w:pPr>
        </w:p>
      </w:tc>
    </w:tr>
  </w:tbl>
  <w:p w:rsidR="005062A2" w:rsidRPr="00A341BA" w:rsidRDefault="005062A2" w:rsidP="00BA79DE">
    <w:pPr>
      <w:jc w:val="center"/>
      <w:rPr>
        <w:b/>
        <w:bCs/>
        <w:sz w:val="18"/>
        <w:szCs w:val="18"/>
      </w:rPr>
    </w:pPr>
    <w:r w:rsidRPr="00A341BA">
      <w:rPr>
        <w:b/>
        <w:bCs/>
        <w:sz w:val="18"/>
        <w:szCs w:val="18"/>
      </w:rPr>
      <w:t>Програма за развитие на селските райони 2014-2020 г.</w:t>
    </w:r>
  </w:p>
  <w:p w:rsidR="005062A2" w:rsidRDefault="005062A2" w:rsidP="00BA79DE">
    <w:pPr>
      <w:jc w:val="center"/>
      <w:rPr>
        <w:b/>
        <w:bCs/>
        <w:sz w:val="18"/>
        <w:szCs w:val="18"/>
      </w:rPr>
    </w:pPr>
    <w:r w:rsidRPr="00A341BA">
      <w:rPr>
        <w:b/>
        <w:bCs/>
        <w:sz w:val="18"/>
        <w:szCs w:val="18"/>
      </w:rPr>
      <w:t>Европейски земеделски фонд за развитие на селските райони</w:t>
    </w:r>
  </w:p>
  <w:p w:rsidR="005062A2" w:rsidRPr="00A341BA" w:rsidRDefault="005062A2" w:rsidP="00BA79DE">
    <w:pPr>
      <w:jc w:val="center"/>
      <w:rPr>
        <w:i/>
        <w:iCs/>
        <w:sz w:val="18"/>
        <w:szCs w:val="18"/>
        <w:lang w:val="en-US"/>
      </w:rPr>
    </w:pPr>
    <w:r>
      <w:rPr>
        <w:b/>
        <w:bCs/>
        <w:sz w:val="18"/>
        <w:szCs w:val="18"/>
      </w:rPr>
      <w:t>Споразумение за изпълнение на стратегия за Водено от общностите местно развитие №РД 50 – 47/03.05.2018г.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D4AE4"/>
    <w:multiLevelType w:val="multilevel"/>
    <w:tmpl w:val="96441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16100AAF"/>
    <w:multiLevelType w:val="hybridMultilevel"/>
    <w:tmpl w:val="B4A48CF8"/>
    <w:lvl w:ilvl="0" w:tplc="A93864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b w:val="0"/>
        <w:bCs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135374"/>
    <w:multiLevelType w:val="hybridMultilevel"/>
    <w:tmpl w:val="BEB80AF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">
    <w:nsid w:val="4BA67552"/>
    <w:multiLevelType w:val="hybridMultilevel"/>
    <w:tmpl w:val="2938D352"/>
    <w:lvl w:ilvl="0" w:tplc="433CBD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5578177F"/>
    <w:multiLevelType w:val="hybridMultilevel"/>
    <w:tmpl w:val="2D00B5B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5">
    <w:nsid w:val="59707276"/>
    <w:multiLevelType w:val="hybridMultilevel"/>
    <w:tmpl w:val="DEDA0F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A636ED6"/>
    <w:multiLevelType w:val="hybridMultilevel"/>
    <w:tmpl w:val="B4A48CF8"/>
    <w:lvl w:ilvl="0" w:tplc="A93864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b w:val="0"/>
        <w:bCs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B61FF5"/>
    <w:multiLevelType w:val="hybridMultilevel"/>
    <w:tmpl w:val="5D6A33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6AF"/>
    <w:rsid w:val="0000649B"/>
    <w:rsid w:val="00006ED8"/>
    <w:rsid w:val="00017C8E"/>
    <w:rsid w:val="00024FEC"/>
    <w:rsid w:val="00040210"/>
    <w:rsid w:val="000413E6"/>
    <w:rsid w:val="00044D1A"/>
    <w:rsid w:val="00052107"/>
    <w:rsid w:val="000837DF"/>
    <w:rsid w:val="00083B80"/>
    <w:rsid w:val="00090D3D"/>
    <w:rsid w:val="00097022"/>
    <w:rsid w:val="000A57DF"/>
    <w:rsid w:val="000A6301"/>
    <w:rsid w:val="000B32DD"/>
    <w:rsid w:val="000C3ED8"/>
    <w:rsid w:val="000E30C1"/>
    <w:rsid w:val="000F310D"/>
    <w:rsid w:val="001000ED"/>
    <w:rsid w:val="0011023D"/>
    <w:rsid w:val="00117EDF"/>
    <w:rsid w:val="00123D3B"/>
    <w:rsid w:val="001248D8"/>
    <w:rsid w:val="00131F9A"/>
    <w:rsid w:val="001368EB"/>
    <w:rsid w:val="00137F54"/>
    <w:rsid w:val="00141A54"/>
    <w:rsid w:val="001526BB"/>
    <w:rsid w:val="0015684E"/>
    <w:rsid w:val="001571EB"/>
    <w:rsid w:val="001763A6"/>
    <w:rsid w:val="00181131"/>
    <w:rsid w:val="001A144D"/>
    <w:rsid w:val="001A55E2"/>
    <w:rsid w:val="001B0765"/>
    <w:rsid w:val="001C0CEA"/>
    <w:rsid w:val="001C54F5"/>
    <w:rsid w:val="001C6309"/>
    <w:rsid w:val="001D17E6"/>
    <w:rsid w:val="001E128B"/>
    <w:rsid w:val="001E1911"/>
    <w:rsid w:val="001E400E"/>
    <w:rsid w:val="001E5C26"/>
    <w:rsid w:val="001E6E44"/>
    <w:rsid w:val="00211F07"/>
    <w:rsid w:val="002131B7"/>
    <w:rsid w:val="00216320"/>
    <w:rsid w:val="00234C3E"/>
    <w:rsid w:val="002465AA"/>
    <w:rsid w:val="0025152C"/>
    <w:rsid w:val="00253C7B"/>
    <w:rsid w:val="00255DB4"/>
    <w:rsid w:val="00256D0F"/>
    <w:rsid w:val="00277D40"/>
    <w:rsid w:val="00291F43"/>
    <w:rsid w:val="00293503"/>
    <w:rsid w:val="002B02B2"/>
    <w:rsid w:val="002B1DB8"/>
    <w:rsid w:val="002B38B7"/>
    <w:rsid w:val="002C78AA"/>
    <w:rsid w:val="002D2465"/>
    <w:rsid w:val="002D409F"/>
    <w:rsid w:val="002F550B"/>
    <w:rsid w:val="002F6175"/>
    <w:rsid w:val="00312ABC"/>
    <w:rsid w:val="00320983"/>
    <w:rsid w:val="00322A4E"/>
    <w:rsid w:val="0034686B"/>
    <w:rsid w:val="00362B89"/>
    <w:rsid w:val="0036480F"/>
    <w:rsid w:val="00377798"/>
    <w:rsid w:val="00381F01"/>
    <w:rsid w:val="00383DF5"/>
    <w:rsid w:val="003A268C"/>
    <w:rsid w:val="003B4115"/>
    <w:rsid w:val="003D7762"/>
    <w:rsid w:val="003E14C6"/>
    <w:rsid w:val="003E6103"/>
    <w:rsid w:val="003F3C4C"/>
    <w:rsid w:val="00411C55"/>
    <w:rsid w:val="00413A7F"/>
    <w:rsid w:val="00417CB3"/>
    <w:rsid w:val="00421AB0"/>
    <w:rsid w:val="00437030"/>
    <w:rsid w:val="0046283D"/>
    <w:rsid w:val="004654D1"/>
    <w:rsid w:val="00492620"/>
    <w:rsid w:val="004967B3"/>
    <w:rsid w:val="004A5704"/>
    <w:rsid w:val="004B0FE8"/>
    <w:rsid w:val="004B27F0"/>
    <w:rsid w:val="004B2D32"/>
    <w:rsid w:val="004B5417"/>
    <w:rsid w:val="004C65DF"/>
    <w:rsid w:val="004C79B0"/>
    <w:rsid w:val="004D0B69"/>
    <w:rsid w:val="004D1ECD"/>
    <w:rsid w:val="004D6897"/>
    <w:rsid w:val="004E482D"/>
    <w:rsid w:val="004F3425"/>
    <w:rsid w:val="004F5EB3"/>
    <w:rsid w:val="004F69E0"/>
    <w:rsid w:val="005062A2"/>
    <w:rsid w:val="005304B4"/>
    <w:rsid w:val="00534DFE"/>
    <w:rsid w:val="00540002"/>
    <w:rsid w:val="00547478"/>
    <w:rsid w:val="005627FF"/>
    <w:rsid w:val="00573114"/>
    <w:rsid w:val="00576E3F"/>
    <w:rsid w:val="00581DD3"/>
    <w:rsid w:val="005831B6"/>
    <w:rsid w:val="005957C5"/>
    <w:rsid w:val="005A06D4"/>
    <w:rsid w:val="005A13ED"/>
    <w:rsid w:val="005D0E58"/>
    <w:rsid w:val="005F139F"/>
    <w:rsid w:val="00604C62"/>
    <w:rsid w:val="00605475"/>
    <w:rsid w:val="00620ACA"/>
    <w:rsid w:val="00624061"/>
    <w:rsid w:val="00624898"/>
    <w:rsid w:val="00632AFC"/>
    <w:rsid w:val="0063407E"/>
    <w:rsid w:val="00642A7D"/>
    <w:rsid w:val="006431AD"/>
    <w:rsid w:val="00644703"/>
    <w:rsid w:val="00645385"/>
    <w:rsid w:val="0065533D"/>
    <w:rsid w:val="00660482"/>
    <w:rsid w:val="00663E38"/>
    <w:rsid w:val="006670A2"/>
    <w:rsid w:val="006670BC"/>
    <w:rsid w:val="00672D10"/>
    <w:rsid w:val="00686824"/>
    <w:rsid w:val="00691F65"/>
    <w:rsid w:val="006923B4"/>
    <w:rsid w:val="00693642"/>
    <w:rsid w:val="00697910"/>
    <w:rsid w:val="006C0408"/>
    <w:rsid w:val="006D1AF6"/>
    <w:rsid w:val="006D3F09"/>
    <w:rsid w:val="006E4A1A"/>
    <w:rsid w:val="00700EE1"/>
    <w:rsid w:val="00703DEA"/>
    <w:rsid w:val="00713DDD"/>
    <w:rsid w:val="007156FF"/>
    <w:rsid w:val="00736D3D"/>
    <w:rsid w:val="0074004F"/>
    <w:rsid w:val="00741E60"/>
    <w:rsid w:val="00752541"/>
    <w:rsid w:val="00755387"/>
    <w:rsid w:val="0075702A"/>
    <w:rsid w:val="007600B0"/>
    <w:rsid w:val="007622CF"/>
    <w:rsid w:val="00766F60"/>
    <w:rsid w:val="00775445"/>
    <w:rsid w:val="0078115E"/>
    <w:rsid w:val="007873A8"/>
    <w:rsid w:val="00790DA2"/>
    <w:rsid w:val="007918A2"/>
    <w:rsid w:val="007A0DDE"/>
    <w:rsid w:val="007A3A13"/>
    <w:rsid w:val="007A72B6"/>
    <w:rsid w:val="007E3B0D"/>
    <w:rsid w:val="007E4017"/>
    <w:rsid w:val="007F7CF9"/>
    <w:rsid w:val="00801B3E"/>
    <w:rsid w:val="008106C8"/>
    <w:rsid w:val="0081294E"/>
    <w:rsid w:val="008221E4"/>
    <w:rsid w:val="00825B54"/>
    <w:rsid w:val="00835AED"/>
    <w:rsid w:val="00853B20"/>
    <w:rsid w:val="00854FFD"/>
    <w:rsid w:val="00856FD1"/>
    <w:rsid w:val="008579A9"/>
    <w:rsid w:val="00862F98"/>
    <w:rsid w:val="00874ACE"/>
    <w:rsid w:val="0088002A"/>
    <w:rsid w:val="008812DA"/>
    <w:rsid w:val="0088218F"/>
    <w:rsid w:val="008B1BC8"/>
    <w:rsid w:val="008B1CD5"/>
    <w:rsid w:val="008B3595"/>
    <w:rsid w:val="008B5263"/>
    <w:rsid w:val="008C04D8"/>
    <w:rsid w:val="008D588C"/>
    <w:rsid w:val="008E3834"/>
    <w:rsid w:val="008F278F"/>
    <w:rsid w:val="008F72C9"/>
    <w:rsid w:val="009034E7"/>
    <w:rsid w:val="0090375E"/>
    <w:rsid w:val="009078BD"/>
    <w:rsid w:val="009109C9"/>
    <w:rsid w:val="009136C9"/>
    <w:rsid w:val="00914734"/>
    <w:rsid w:val="00921841"/>
    <w:rsid w:val="00954434"/>
    <w:rsid w:val="00957F75"/>
    <w:rsid w:val="009B3543"/>
    <w:rsid w:val="009E1860"/>
    <w:rsid w:val="009E7386"/>
    <w:rsid w:val="00A05B57"/>
    <w:rsid w:val="00A22C25"/>
    <w:rsid w:val="00A27963"/>
    <w:rsid w:val="00A341BA"/>
    <w:rsid w:val="00A40BF6"/>
    <w:rsid w:val="00A40E3C"/>
    <w:rsid w:val="00A47DA0"/>
    <w:rsid w:val="00A74018"/>
    <w:rsid w:val="00A76EF1"/>
    <w:rsid w:val="00A97631"/>
    <w:rsid w:val="00AA25F9"/>
    <w:rsid w:val="00AF3D50"/>
    <w:rsid w:val="00AF72E9"/>
    <w:rsid w:val="00B028F7"/>
    <w:rsid w:val="00B42268"/>
    <w:rsid w:val="00B459B2"/>
    <w:rsid w:val="00B45B48"/>
    <w:rsid w:val="00B46341"/>
    <w:rsid w:val="00B5061B"/>
    <w:rsid w:val="00B51897"/>
    <w:rsid w:val="00B535A6"/>
    <w:rsid w:val="00B55301"/>
    <w:rsid w:val="00B57979"/>
    <w:rsid w:val="00B708E7"/>
    <w:rsid w:val="00B750F5"/>
    <w:rsid w:val="00B757C7"/>
    <w:rsid w:val="00B86403"/>
    <w:rsid w:val="00B90225"/>
    <w:rsid w:val="00B9458A"/>
    <w:rsid w:val="00B968C0"/>
    <w:rsid w:val="00BA00B1"/>
    <w:rsid w:val="00BA0C39"/>
    <w:rsid w:val="00BA79DE"/>
    <w:rsid w:val="00BA7E51"/>
    <w:rsid w:val="00BC073D"/>
    <w:rsid w:val="00BC3D2E"/>
    <w:rsid w:val="00BD7CB1"/>
    <w:rsid w:val="00BF1228"/>
    <w:rsid w:val="00BF2432"/>
    <w:rsid w:val="00BF76A0"/>
    <w:rsid w:val="00C01C70"/>
    <w:rsid w:val="00C111A5"/>
    <w:rsid w:val="00C220BC"/>
    <w:rsid w:val="00C244C1"/>
    <w:rsid w:val="00C30022"/>
    <w:rsid w:val="00C3448A"/>
    <w:rsid w:val="00C37136"/>
    <w:rsid w:val="00C476AF"/>
    <w:rsid w:val="00C7652A"/>
    <w:rsid w:val="00C836D0"/>
    <w:rsid w:val="00C83AF7"/>
    <w:rsid w:val="00C94D6F"/>
    <w:rsid w:val="00CA3E1F"/>
    <w:rsid w:val="00CA5D16"/>
    <w:rsid w:val="00CB5426"/>
    <w:rsid w:val="00CC1512"/>
    <w:rsid w:val="00CD33B5"/>
    <w:rsid w:val="00CE26B0"/>
    <w:rsid w:val="00D03844"/>
    <w:rsid w:val="00D06097"/>
    <w:rsid w:val="00D210C1"/>
    <w:rsid w:val="00D21DA7"/>
    <w:rsid w:val="00D23484"/>
    <w:rsid w:val="00D30D32"/>
    <w:rsid w:val="00D32446"/>
    <w:rsid w:val="00D33730"/>
    <w:rsid w:val="00D40E99"/>
    <w:rsid w:val="00D47A7F"/>
    <w:rsid w:val="00D56FBA"/>
    <w:rsid w:val="00D6661C"/>
    <w:rsid w:val="00D70380"/>
    <w:rsid w:val="00D84AF1"/>
    <w:rsid w:val="00D86BE9"/>
    <w:rsid w:val="00D96011"/>
    <w:rsid w:val="00DB71E9"/>
    <w:rsid w:val="00DC0B97"/>
    <w:rsid w:val="00DC6E7C"/>
    <w:rsid w:val="00DE6EA3"/>
    <w:rsid w:val="00DF358B"/>
    <w:rsid w:val="00DF6FD2"/>
    <w:rsid w:val="00E03891"/>
    <w:rsid w:val="00E05F87"/>
    <w:rsid w:val="00E11A2C"/>
    <w:rsid w:val="00E12123"/>
    <w:rsid w:val="00E15773"/>
    <w:rsid w:val="00E3610D"/>
    <w:rsid w:val="00E3789A"/>
    <w:rsid w:val="00E45F07"/>
    <w:rsid w:val="00E60424"/>
    <w:rsid w:val="00E814E0"/>
    <w:rsid w:val="00E83496"/>
    <w:rsid w:val="00E834E3"/>
    <w:rsid w:val="00E862C1"/>
    <w:rsid w:val="00EB1FCB"/>
    <w:rsid w:val="00EB60C7"/>
    <w:rsid w:val="00EC0E84"/>
    <w:rsid w:val="00EE6AF0"/>
    <w:rsid w:val="00EF79B8"/>
    <w:rsid w:val="00F02E34"/>
    <w:rsid w:val="00F04463"/>
    <w:rsid w:val="00F13309"/>
    <w:rsid w:val="00F24939"/>
    <w:rsid w:val="00F3093D"/>
    <w:rsid w:val="00F522F5"/>
    <w:rsid w:val="00F62D54"/>
    <w:rsid w:val="00F63361"/>
    <w:rsid w:val="00F851B3"/>
    <w:rsid w:val="00F9136A"/>
    <w:rsid w:val="00F9492C"/>
    <w:rsid w:val="00FA1252"/>
    <w:rsid w:val="00FA7FDF"/>
    <w:rsid w:val="00FB109A"/>
    <w:rsid w:val="00FB6CB1"/>
    <w:rsid w:val="00FC2E91"/>
    <w:rsid w:val="00FC30D2"/>
    <w:rsid w:val="00FC6311"/>
    <w:rsid w:val="00FC7D2F"/>
    <w:rsid w:val="00FD6978"/>
    <w:rsid w:val="00FD6B12"/>
    <w:rsid w:val="00FF6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76A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476A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 w:cs="Bookman Old Style"/>
      <w:b/>
      <w:bCs/>
      <w:spacing w:val="30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76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476AF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476AF"/>
    <w:pPr>
      <w:widowControl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76AF"/>
    <w:rPr>
      <w:rFonts w:ascii="Bookman Old Style" w:hAnsi="Bookman Old Style" w:cs="Bookman Old Style"/>
      <w:b/>
      <w:bCs/>
      <w:spacing w:val="3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476AF"/>
    <w:rPr>
      <w:rFonts w:ascii="Arial" w:hAnsi="Arial" w:cs="Arial"/>
      <w:b/>
      <w:bCs/>
      <w:i/>
      <w:iCs/>
      <w:sz w:val="28"/>
      <w:szCs w:val="28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476AF"/>
    <w:rPr>
      <w:rFonts w:ascii="Cambria" w:hAnsi="Cambria" w:cs="Cambria"/>
      <w:b/>
      <w:bCs/>
      <w:sz w:val="26"/>
      <w:szCs w:val="26"/>
      <w:lang w:eastAsia="bg-BG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476AF"/>
    <w:rPr>
      <w:rFonts w:ascii="Times New Roman" w:hAnsi="Times New Roman" w:cs="Times New Roman"/>
      <w:b/>
      <w:bCs/>
      <w:lang w:eastAsia="bg-BG"/>
    </w:rPr>
  </w:style>
  <w:style w:type="paragraph" w:styleId="PlainText">
    <w:name w:val="Plain Text"/>
    <w:basedOn w:val="Normal"/>
    <w:link w:val="PlainTextChar"/>
    <w:uiPriority w:val="99"/>
    <w:rsid w:val="00C476A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476AF"/>
    <w:rPr>
      <w:rFonts w:ascii="Courier New" w:hAnsi="Courier New" w:cs="Courier New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47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476AF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CVTitle">
    <w:name w:val="CV Title"/>
    <w:basedOn w:val="Normal"/>
    <w:uiPriority w:val="99"/>
    <w:rsid w:val="00C476AF"/>
    <w:pPr>
      <w:suppressAutoHyphens/>
      <w:ind w:left="113" w:right="113"/>
      <w:jc w:val="right"/>
    </w:pPr>
    <w:rPr>
      <w:rFonts w:ascii="Arial Narrow" w:hAnsi="Arial Narrow" w:cs="Arial Narrow"/>
      <w:b/>
      <w:bCs/>
      <w:spacing w:val="10"/>
      <w:sz w:val="28"/>
      <w:szCs w:val="28"/>
      <w:lang w:val="fr-FR" w:eastAsia="ar-SA"/>
    </w:rPr>
  </w:style>
  <w:style w:type="paragraph" w:customStyle="1" w:styleId="CVHeading1">
    <w:name w:val="CV Heading 1"/>
    <w:basedOn w:val="Normal"/>
    <w:next w:val="Normal"/>
    <w:uiPriority w:val="99"/>
    <w:rsid w:val="00C476AF"/>
    <w:pPr>
      <w:suppressAutoHyphens/>
      <w:spacing w:before="74"/>
      <w:ind w:left="113" w:right="113"/>
      <w:jc w:val="right"/>
    </w:pPr>
    <w:rPr>
      <w:rFonts w:ascii="Arial Narrow" w:hAnsi="Arial Narrow" w:cs="Arial Narrow"/>
      <w:b/>
      <w:bCs/>
      <w:lang w:eastAsia="ar-SA"/>
    </w:rPr>
  </w:style>
  <w:style w:type="paragraph" w:customStyle="1" w:styleId="CVHeading2">
    <w:name w:val="CV Heading 2"/>
    <w:basedOn w:val="CVHeading1"/>
    <w:next w:val="Normal"/>
    <w:uiPriority w:val="99"/>
    <w:rsid w:val="00C476AF"/>
    <w:pPr>
      <w:spacing w:before="0"/>
    </w:pPr>
    <w:rPr>
      <w:b w:val="0"/>
      <w:bCs w:val="0"/>
      <w:sz w:val="22"/>
      <w:szCs w:val="22"/>
    </w:rPr>
  </w:style>
  <w:style w:type="paragraph" w:customStyle="1" w:styleId="CVHeading2-FirstLine">
    <w:name w:val="CV Heading 2 - First Line"/>
    <w:basedOn w:val="CVHeading2"/>
    <w:next w:val="CVHeading2"/>
    <w:uiPriority w:val="99"/>
    <w:rsid w:val="00C476AF"/>
    <w:pPr>
      <w:spacing w:before="74"/>
    </w:pPr>
  </w:style>
  <w:style w:type="paragraph" w:customStyle="1" w:styleId="CVHeading3">
    <w:name w:val="CV Heading 3"/>
    <w:basedOn w:val="Normal"/>
    <w:next w:val="Normal"/>
    <w:uiPriority w:val="99"/>
    <w:rsid w:val="00C476AF"/>
    <w:pPr>
      <w:suppressAutoHyphens/>
      <w:ind w:left="113" w:right="113"/>
      <w:jc w:val="right"/>
      <w:textAlignment w:val="center"/>
    </w:pPr>
    <w:rPr>
      <w:rFonts w:ascii="Arial Narrow" w:hAnsi="Arial Narrow" w:cs="Arial Narrow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uiPriority w:val="99"/>
    <w:rsid w:val="00C476AF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uiPriority w:val="99"/>
    <w:rsid w:val="00C476AF"/>
    <w:rPr>
      <w:b/>
      <w:bCs/>
    </w:rPr>
  </w:style>
  <w:style w:type="paragraph" w:customStyle="1" w:styleId="LevelAssessment-Code">
    <w:name w:val="Level Assessment - Code"/>
    <w:basedOn w:val="Normal"/>
    <w:next w:val="LevelAssessment-Description"/>
    <w:uiPriority w:val="99"/>
    <w:rsid w:val="00C476AF"/>
    <w:pPr>
      <w:suppressAutoHyphens/>
      <w:ind w:left="28"/>
      <w:jc w:val="center"/>
    </w:pPr>
    <w:rPr>
      <w:rFonts w:ascii="Arial Narrow" w:hAnsi="Arial Narrow" w:cs="Arial Narrow"/>
      <w:sz w:val="18"/>
      <w:szCs w:val="18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uiPriority w:val="99"/>
    <w:rsid w:val="00C476AF"/>
    <w:pPr>
      <w:textAlignment w:val="bottom"/>
    </w:pPr>
  </w:style>
  <w:style w:type="paragraph" w:customStyle="1" w:styleId="CVHeadingLevel">
    <w:name w:val="CV Heading Level"/>
    <w:basedOn w:val="CVHeading3"/>
    <w:next w:val="Normal"/>
    <w:uiPriority w:val="99"/>
    <w:rsid w:val="00C476AF"/>
    <w:rPr>
      <w:i/>
      <w:iCs/>
    </w:rPr>
  </w:style>
  <w:style w:type="paragraph" w:customStyle="1" w:styleId="LevelAssessment-Heading1">
    <w:name w:val="Level Assessment - Heading 1"/>
    <w:basedOn w:val="LevelAssessment-Code"/>
    <w:uiPriority w:val="99"/>
    <w:rsid w:val="00C476AF"/>
    <w:pPr>
      <w:ind w:left="57" w:right="57"/>
    </w:pPr>
    <w:rPr>
      <w:b/>
      <w:bCs/>
      <w:sz w:val="22"/>
      <w:szCs w:val="22"/>
    </w:rPr>
  </w:style>
  <w:style w:type="paragraph" w:customStyle="1" w:styleId="LevelAssessment-Heading2">
    <w:name w:val="Level Assessment - Heading 2"/>
    <w:basedOn w:val="Normal"/>
    <w:uiPriority w:val="99"/>
    <w:rsid w:val="00C476AF"/>
    <w:pPr>
      <w:suppressAutoHyphens/>
      <w:ind w:left="57" w:right="57"/>
      <w:jc w:val="center"/>
    </w:pPr>
    <w:rPr>
      <w:rFonts w:ascii="Arial Narrow" w:hAnsi="Arial Narrow" w:cs="Arial Narrow"/>
      <w:sz w:val="18"/>
      <w:szCs w:val="18"/>
      <w:lang w:val="en-US" w:eastAsia="ar-SA"/>
    </w:rPr>
  </w:style>
  <w:style w:type="paragraph" w:customStyle="1" w:styleId="LevelAssessment-Note">
    <w:name w:val="Level Assessment - Note"/>
    <w:basedOn w:val="LevelAssessment-Code"/>
    <w:uiPriority w:val="99"/>
    <w:rsid w:val="00C476AF"/>
    <w:pPr>
      <w:ind w:left="113"/>
      <w:jc w:val="left"/>
    </w:pPr>
    <w:rPr>
      <w:i/>
      <w:iCs/>
    </w:rPr>
  </w:style>
  <w:style w:type="paragraph" w:customStyle="1" w:styleId="CVMajor-FirstLine">
    <w:name w:val="CV Major - First Line"/>
    <w:basedOn w:val="Normal"/>
    <w:next w:val="Normal"/>
    <w:uiPriority w:val="99"/>
    <w:rsid w:val="00C476AF"/>
    <w:pPr>
      <w:suppressAutoHyphens/>
      <w:spacing w:before="74"/>
      <w:ind w:left="113" w:right="113"/>
    </w:pPr>
    <w:rPr>
      <w:rFonts w:ascii="Arial Narrow" w:hAnsi="Arial Narrow" w:cs="Arial Narrow"/>
      <w:b/>
      <w:bCs/>
      <w:lang w:eastAsia="ar-SA"/>
    </w:rPr>
  </w:style>
  <w:style w:type="paragraph" w:customStyle="1" w:styleId="CVMedium-FirstLine">
    <w:name w:val="CV Medium - First Line"/>
    <w:basedOn w:val="Normal"/>
    <w:next w:val="Normal"/>
    <w:uiPriority w:val="99"/>
    <w:rsid w:val="00C476AF"/>
    <w:pPr>
      <w:suppressAutoHyphens/>
      <w:spacing w:before="74"/>
      <w:ind w:left="113" w:right="113"/>
    </w:pPr>
    <w:rPr>
      <w:rFonts w:ascii="Arial Narrow" w:hAnsi="Arial Narrow" w:cs="Arial Narrow"/>
      <w:b/>
      <w:bCs/>
      <w:sz w:val="22"/>
      <w:szCs w:val="22"/>
      <w:lang w:eastAsia="ar-SA"/>
    </w:rPr>
  </w:style>
  <w:style w:type="paragraph" w:customStyle="1" w:styleId="CVNormal">
    <w:name w:val="CV Normal"/>
    <w:basedOn w:val="Normal"/>
    <w:uiPriority w:val="99"/>
    <w:rsid w:val="00C476AF"/>
    <w:pPr>
      <w:suppressAutoHyphens/>
      <w:ind w:left="113" w:right="113"/>
    </w:pPr>
    <w:rPr>
      <w:rFonts w:ascii="Arial Narrow" w:hAnsi="Arial Narrow" w:cs="Arial Narrow"/>
      <w:sz w:val="20"/>
      <w:szCs w:val="20"/>
      <w:lang w:eastAsia="ar-SA"/>
    </w:rPr>
  </w:style>
  <w:style w:type="paragraph" w:customStyle="1" w:styleId="CVSpacer">
    <w:name w:val="CV Spacer"/>
    <w:basedOn w:val="CVNormal"/>
    <w:uiPriority w:val="99"/>
    <w:rsid w:val="00C476AF"/>
    <w:rPr>
      <w:sz w:val="4"/>
      <w:szCs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C476AF"/>
    <w:pPr>
      <w:spacing w:before="74"/>
    </w:pPr>
  </w:style>
  <w:style w:type="table" w:styleId="TableGrid">
    <w:name w:val="Table Grid"/>
    <w:basedOn w:val="TableNormal"/>
    <w:uiPriority w:val="99"/>
    <w:rsid w:val="00C476AF"/>
    <w:pPr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C47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476AF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CharCharChar1CharCharCharChar">
    <w:name w:val="Char Char Char1 Char Char Char 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Hyperlink">
    <w:name w:val="Hyperlink"/>
    <w:basedOn w:val="DefaultParagraphFont"/>
    <w:uiPriority w:val="99"/>
    <w:rsid w:val="00C476A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47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76AF"/>
    <w:rPr>
      <w:rFonts w:ascii="Tahoma" w:hAnsi="Tahoma" w:cs="Tahoma"/>
      <w:sz w:val="16"/>
      <w:szCs w:val="16"/>
      <w:lang w:eastAsia="bg-BG"/>
    </w:rPr>
  </w:style>
  <w:style w:type="paragraph" w:customStyle="1" w:styleId="Char1CharChar1CharCharCharChar1">
    <w:name w:val="Char1 Char Char1 Char Char Char Char1"/>
    <w:basedOn w:val="Normal"/>
    <w:uiPriority w:val="99"/>
    <w:rsid w:val="00C476AF"/>
    <w:pPr>
      <w:tabs>
        <w:tab w:val="left" w:pos="709"/>
      </w:tabs>
      <w:spacing w:line="360" w:lineRule="auto"/>
    </w:pPr>
    <w:rPr>
      <w:rFonts w:ascii="Tahoma" w:hAnsi="Tahoma" w:cs="Tahoma"/>
      <w:lang w:val="pl-PL" w:eastAsia="pl-PL"/>
    </w:rPr>
  </w:style>
  <w:style w:type="paragraph" w:customStyle="1" w:styleId="CharCharCharCharCharCharCharCharCharChar">
    <w:name w:val="Char Знак Char Char Знак Char Знак Char Char Знак Знак Char Char Char Char Знак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">
    <w:name w:val="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a">
    <w:name w:val="Знак"/>
    <w:basedOn w:val="Normal"/>
    <w:uiPriority w:val="99"/>
    <w:semiHidden/>
    <w:rsid w:val="00C476AF"/>
    <w:pPr>
      <w:tabs>
        <w:tab w:val="left" w:pos="709"/>
      </w:tabs>
    </w:pPr>
    <w:rPr>
      <w:rFonts w:ascii="Futura Bk" w:hAnsi="Futura Bk" w:cs="Futura Bk"/>
      <w:lang w:val="pl-PL" w:eastAsia="pl-PL"/>
    </w:rPr>
  </w:style>
  <w:style w:type="paragraph" w:customStyle="1" w:styleId="Char1CharCharChar">
    <w:name w:val="Char1 Char Char 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Style">
    <w:name w:val="Style"/>
    <w:uiPriority w:val="99"/>
    <w:rsid w:val="00C476AF"/>
    <w:pPr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tableau">
    <w:name w:val="normal_tableau"/>
    <w:basedOn w:val="Normal"/>
    <w:uiPriority w:val="99"/>
    <w:rsid w:val="00C476AF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styleId="BodyText">
    <w:name w:val="Body Text"/>
    <w:basedOn w:val="Normal"/>
    <w:link w:val="BodyTextChar"/>
    <w:uiPriority w:val="99"/>
    <w:rsid w:val="00C476A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76AF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C476A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C476AF"/>
    <w:rPr>
      <w:b/>
      <w:bCs/>
    </w:rPr>
  </w:style>
  <w:style w:type="character" w:styleId="Emphasis">
    <w:name w:val="Emphasis"/>
    <w:basedOn w:val="DefaultParagraphFont"/>
    <w:uiPriority w:val="99"/>
    <w:qFormat/>
    <w:rsid w:val="00C476AF"/>
    <w:rPr>
      <w:i/>
      <w:iCs/>
    </w:rPr>
  </w:style>
  <w:style w:type="character" w:styleId="CommentReference">
    <w:name w:val="annotation reference"/>
    <w:basedOn w:val="DefaultParagraphFont"/>
    <w:uiPriority w:val="99"/>
    <w:semiHidden/>
    <w:rsid w:val="00C476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76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476AF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76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476AF"/>
    <w:rPr>
      <w:b/>
      <w:bCs/>
    </w:rPr>
  </w:style>
  <w:style w:type="paragraph" w:customStyle="1" w:styleId="CharCharCharCharCharCharChar">
    <w:name w:val="Знак Знак Знак Char Char Char Char Char Знак Char Знак Char Знак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a0">
    <w:name w:val="Знак Знак"/>
    <w:basedOn w:val="Normal"/>
    <w:uiPriority w:val="99"/>
    <w:rsid w:val="00C476AF"/>
    <w:pPr>
      <w:tabs>
        <w:tab w:val="left" w:pos="709"/>
      </w:tabs>
      <w:spacing w:before="120" w:after="120"/>
      <w:jc w:val="both"/>
    </w:pPr>
    <w:rPr>
      <w:rFonts w:ascii="Tahoma" w:hAnsi="Tahoma" w:cs="Tahoma"/>
      <w:lang w:val="pl-PL" w:eastAsia="pl-PL"/>
    </w:rPr>
  </w:style>
  <w:style w:type="paragraph" w:customStyle="1" w:styleId="CharChar">
    <w:name w:val="Char Char Знак"/>
    <w:basedOn w:val="Normal"/>
    <w:uiPriority w:val="99"/>
    <w:rsid w:val="00C476A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C476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C476AF"/>
    <w:rPr>
      <w:rFonts w:ascii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C476A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76AF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C476AF"/>
    <w:pPr>
      <w:ind w:left="720"/>
    </w:pPr>
  </w:style>
  <w:style w:type="paragraph" w:customStyle="1" w:styleId="Point1">
    <w:name w:val="Point 1"/>
    <w:basedOn w:val="Normal"/>
    <w:uiPriority w:val="99"/>
    <w:rsid w:val="00C476AF"/>
    <w:pPr>
      <w:spacing w:before="120" w:after="120"/>
      <w:ind w:left="1418" w:hanging="567"/>
      <w:jc w:val="both"/>
    </w:pPr>
    <w:rPr>
      <w:lang w:val="en-GB" w:eastAsia="fr-BE"/>
    </w:rPr>
  </w:style>
  <w:style w:type="paragraph" w:customStyle="1" w:styleId="1">
    <w:name w:val="Без разредка1"/>
    <w:uiPriority w:val="99"/>
    <w:rsid w:val="00C476AF"/>
    <w:rPr>
      <w:rFonts w:ascii="Times New Roman" w:eastAsia="Times New Roman" w:hAnsi="Times New Roman"/>
      <w:sz w:val="24"/>
      <w:szCs w:val="24"/>
    </w:rPr>
  </w:style>
  <w:style w:type="paragraph" w:customStyle="1" w:styleId="blabla">
    <w:name w:val="blabla"/>
    <w:basedOn w:val="TOC1"/>
    <w:uiPriority w:val="99"/>
    <w:rsid w:val="00C476AF"/>
    <w:pPr>
      <w:widowControl/>
      <w:tabs>
        <w:tab w:val="right" w:leader="dot" w:pos="9062"/>
      </w:tabs>
      <w:autoSpaceDE/>
      <w:autoSpaceDN/>
      <w:adjustRightInd/>
    </w:pPr>
    <w:rPr>
      <w:rFonts w:ascii="Garamond" w:hAnsi="Garamond" w:cs="Garamond"/>
      <w:noProof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C476AF"/>
    <w:pPr>
      <w:spacing w:after="120"/>
      <w:ind w:left="283"/>
    </w:pPr>
    <w:rPr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476AF"/>
    <w:rPr>
      <w:rFonts w:ascii="Times New Roman" w:hAnsi="Times New Roman" w:cs="Times New Roman"/>
      <w:sz w:val="16"/>
      <w:szCs w:val="16"/>
      <w:lang w:val="en-AU" w:eastAsia="bg-BG"/>
    </w:rPr>
  </w:style>
  <w:style w:type="paragraph" w:styleId="TOC1">
    <w:name w:val="toc 1"/>
    <w:basedOn w:val="Normal"/>
    <w:next w:val="Normal"/>
    <w:autoRedefine/>
    <w:uiPriority w:val="99"/>
    <w:semiHidden/>
    <w:rsid w:val="00C476AF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styleId="PageNumber">
    <w:name w:val="page number"/>
    <w:basedOn w:val="DefaultParagraphFont"/>
    <w:uiPriority w:val="99"/>
    <w:rsid w:val="00C476AF"/>
    <w:rPr>
      <w:rFonts w:eastAsia="Times New Roman"/>
      <w:sz w:val="22"/>
      <w:szCs w:val="22"/>
      <w:lang w:val="bg-BG"/>
    </w:rPr>
  </w:style>
  <w:style w:type="paragraph" w:customStyle="1" w:styleId="Default">
    <w:name w:val="Default"/>
    <w:uiPriority w:val="99"/>
    <w:rsid w:val="00C476A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1">
    <w:name w:val="Char1"/>
    <w:basedOn w:val="Normal"/>
    <w:uiPriority w:val="99"/>
    <w:rsid w:val="00C476AF"/>
    <w:pPr>
      <w:tabs>
        <w:tab w:val="left" w:pos="709"/>
      </w:tabs>
      <w:spacing w:before="120" w:after="120"/>
      <w:jc w:val="both"/>
    </w:pPr>
    <w:rPr>
      <w:rFonts w:ascii="Tahoma" w:hAnsi="Tahoma" w:cs="Tahoma"/>
      <w:lang w:val="pl-PL" w:eastAsia="pl-PL"/>
    </w:rPr>
  </w:style>
  <w:style w:type="character" w:customStyle="1" w:styleId="apple-converted-space">
    <w:name w:val="apple-converted-space"/>
    <w:basedOn w:val="DefaultParagraphFont"/>
    <w:uiPriority w:val="99"/>
    <w:rsid w:val="00C476AF"/>
  </w:style>
  <w:style w:type="paragraph" w:customStyle="1" w:styleId="CharChar1Char">
    <w:name w:val="Char Char1 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CharChar">
    <w:name w:val="Знак Знак1 Char 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0">
    <w:name w:val="Знак Знак Знак Знак Знак Char Char Знак Знак Знак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FontStyle15">
    <w:name w:val="Font Style15"/>
    <w:basedOn w:val="DefaultParagraphFont"/>
    <w:uiPriority w:val="99"/>
    <w:rsid w:val="00C476AF"/>
    <w:rPr>
      <w:rFonts w:ascii="Times New Roman" w:hAnsi="Times New Roman" w:cs="Times New Roman"/>
      <w:sz w:val="20"/>
      <w:szCs w:val="20"/>
    </w:rPr>
  </w:style>
  <w:style w:type="paragraph" w:customStyle="1" w:styleId="CharChar1">
    <w:name w:val="Char Знак Знак Char Знак Знак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a1">
    <w:name w:val="Основен текст_"/>
    <w:basedOn w:val="DefaultParagraphFont"/>
    <w:link w:val="10"/>
    <w:uiPriority w:val="99"/>
    <w:locked/>
    <w:rsid w:val="00C476AF"/>
    <w:rPr>
      <w:rFonts w:eastAsia="Arial Unicode MS"/>
      <w:sz w:val="26"/>
      <w:szCs w:val="26"/>
      <w:shd w:val="clear" w:color="auto" w:fill="FFFFFF"/>
    </w:rPr>
  </w:style>
  <w:style w:type="paragraph" w:customStyle="1" w:styleId="10">
    <w:name w:val="Основен текст1"/>
    <w:basedOn w:val="Normal"/>
    <w:link w:val="a1"/>
    <w:uiPriority w:val="99"/>
    <w:rsid w:val="00C476AF"/>
    <w:pPr>
      <w:shd w:val="clear" w:color="auto" w:fill="FFFFFF"/>
      <w:spacing w:before="600" w:line="240" w:lineRule="atLeast"/>
      <w:jc w:val="both"/>
    </w:pPr>
    <w:rPr>
      <w:rFonts w:ascii="Calibri" w:eastAsia="Arial Unicode MS" w:hAnsi="Calibri" w:cs="Calibri"/>
      <w:sz w:val="26"/>
      <w:szCs w:val="26"/>
      <w:lang w:eastAsia="en-US"/>
    </w:rPr>
  </w:style>
  <w:style w:type="paragraph" w:customStyle="1" w:styleId="Char0">
    <w:name w:val="Знак Знак 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">
    <w:name w:val="Знак Знак Char Знак Знак Char Знак Знак Char Знак Знак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Style5">
    <w:name w:val="Style5"/>
    <w:basedOn w:val="Normal"/>
    <w:uiPriority w:val="99"/>
    <w:rsid w:val="00C476AF"/>
    <w:pPr>
      <w:widowControl w:val="0"/>
      <w:autoSpaceDE w:val="0"/>
      <w:autoSpaceDN w:val="0"/>
      <w:adjustRightInd w:val="0"/>
      <w:spacing w:line="298" w:lineRule="exact"/>
      <w:ind w:firstLine="830"/>
      <w:jc w:val="both"/>
    </w:pPr>
  </w:style>
  <w:style w:type="paragraph" w:customStyle="1" w:styleId="CharCharCharCharCharCharCharChar">
    <w:name w:val="Char Char Char Знак Знак Char Знак Знак Char Знак Знак Char Знак Знак Char Знак Знак 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Caption">
    <w:name w:val="caption"/>
    <w:basedOn w:val="Normal"/>
    <w:next w:val="Normal"/>
    <w:uiPriority w:val="99"/>
    <w:qFormat/>
    <w:rsid w:val="00B5061B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BC3D2E"/>
    <w:rPr>
      <w:rFonts w:ascii="Calibri" w:eastAsia="Calibri" w:hAnsi="Calibri" w:cs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C3D2E"/>
    <w:rPr>
      <w:rFonts w:ascii="Calibri" w:eastAsia="Times New Roman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C3D2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28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2561">
          <w:marLeft w:val="0"/>
          <w:marRight w:val="0"/>
          <w:marTop w:val="0"/>
          <w:marBottom w:val="3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8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28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28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282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282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282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282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282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9282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928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92825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9282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815</Words>
  <Characters>4651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dc:description/>
  <cp:lastModifiedBy>vdimitrov</cp:lastModifiedBy>
  <cp:revision>2</cp:revision>
  <cp:lastPrinted>2017-04-24T12:09:00Z</cp:lastPrinted>
  <dcterms:created xsi:type="dcterms:W3CDTF">2019-11-27T13:34:00Z</dcterms:created>
  <dcterms:modified xsi:type="dcterms:W3CDTF">2019-11-27T13:34:00Z</dcterms:modified>
</cp:coreProperties>
</file>